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14593" w14:textId="67D8BD35" w:rsidR="007F6BE6" w:rsidRDefault="00777796" w:rsidP="00EB5CCF">
      <w:pPr>
        <w:rPr>
          <w:rFonts w:ascii="Times New Roman" w:eastAsia="Times New Roman" w:hAnsi="Times New Roman" w:cstheme="majorBidi"/>
          <w:b/>
          <w:sz w:val="48"/>
          <w:szCs w:val="32"/>
        </w:rPr>
      </w:pPr>
      <w:r>
        <w:rPr>
          <w:rFonts w:ascii="Times New Roman" w:eastAsia="Times New Roman" w:hAnsi="Times New Roman" w:cstheme="majorBidi"/>
          <w:b/>
          <w:sz w:val="48"/>
          <w:szCs w:val="32"/>
        </w:rPr>
        <w:t>Game Design and Development (</w:t>
      </w:r>
      <w:r w:rsidR="001D532D" w:rsidRPr="001D532D">
        <w:rPr>
          <w:rFonts w:ascii="Times New Roman" w:eastAsia="Times New Roman" w:hAnsi="Times New Roman" w:cstheme="majorBidi"/>
          <w:b/>
          <w:sz w:val="48"/>
          <w:szCs w:val="32"/>
        </w:rPr>
        <w:t>10205-I</w:t>
      </w:r>
      <w:r>
        <w:rPr>
          <w:rFonts w:ascii="Times New Roman" w:eastAsia="Times New Roman" w:hAnsi="Times New Roman" w:cstheme="majorBidi"/>
          <w:b/>
          <w:sz w:val="48"/>
          <w:szCs w:val="32"/>
        </w:rPr>
        <w:t>)</w:t>
      </w:r>
    </w:p>
    <w:p w14:paraId="58A54536" w14:textId="4EF2CBBA" w:rsidR="001D532D" w:rsidRPr="001D532D" w:rsidRDefault="001D532D" w:rsidP="001D532D">
      <w:pPr>
        <w:rPr>
          <w:rFonts w:ascii="Times New Roman" w:eastAsia="Times New Roman" w:hAnsi="Times New Roman" w:cstheme="majorBidi"/>
          <w:bCs/>
          <w:sz w:val="24"/>
          <w:szCs w:val="24"/>
        </w:rPr>
      </w:pPr>
      <w:r w:rsidRPr="001D532D">
        <w:rPr>
          <w:rFonts w:ascii="Times New Roman" w:eastAsia="Times New Roman" w:hAnsi="Times New Roman" w:cstheme="majorBidi"/>
          <w:b/>
          <w:bCs/>
          <w:sz w:val="24"/>
          <w:szCs w:val="24"/>
        </w:rPr>
        <w:t xml:space="preserve">Copyright: </w:t>
      </w:r>
      <w:r w:rsidR="00394FE7" w:rsidRPr="001D532D">
        <w:rPr>
          <w:rFonts w:ascii="Times New Roman" w:eastAsia="Times New Roman" w:hAnsi="Times New Roman" w:cstheme="majorBidi"/>
          <w:b/>
          <w:bCs/>
          <w:sz w:val="24"/>
          <w:szCs w:val="24"/>
        </w:rPr>
        <w:t>20</w:t>
      </w:r>
      <w:r w:rsidR="00394FE7">
        <w:rPr>
          <w:rFonts w:ascii="Times New Roman" w:eastAsia="Times New Roman" w:hAnsi="Times New Roman" w:cstheme="majorBidi"/>
          <w:b/>
          <w:bCs/>
          <w:sz w:val="24"/>
          <w:szCs w:val="24"/>
        </w:rPr>
        <w:t>26</w:t>
      </w:r>
    </w:p>
    <w:p w14:paraId="575D0CDF" w14:textId="77777777" w:rsidR="001D532D" w:rsidRPr="001D532D" w:rsidRDefault="001D532D" w:rsidP="001D532D">
      <w:pPr>
        <w:rPr>
          <w:rFonts w:ascii="Times New Roman" w:eastAsia="Times New Roman" w:hAnsi="Times New Roman" w:cstheme="majorBidi"/>
          <w:bCs/>
          <w:sz w:val="24"/>
          <w:szCs w:val="24"/>
        </w:rPr>
      </w:pPr>
      <w:r w:rsidRPr="001D532D">
        <w:rPr>
          <w:rFonts w:ascii="Times New Roman" w:eastAsia="Times New Roman" w:hAnsi="Times New Roman" w:cstheme="majorBidi"/>
          <w:b/>
          <w:bCs/>
          <w:sz w:val="24"/>
          <w:szCs w:val="24"/>
        </w:rPr>
        <w:t>Virginia Assignment Code:</w:t>
      </w:r>
      <w:r w:rsidRPr="001D532D">
        <w:rPr>
          <w:rFonts w:ascii="Times New Roman" w:eastAsia="Times New Roman" w:hAnsi="Times New Roman" w:cstheme="majorBidi"/>
          <w:bCs/>
          <w:sz w:val="24"/>
          <w:szCs w:val="24"/>
        </w:rPr>
        <w:t> 8400</w:t>
      </w:r>
    </w:p>
    <w:p w14:paraId="27C3A234" w14:textId="456F059E" w:rsidR="001D532D" w:rsidRPr="001D532D" w:rsidRDefault="001D532D" w:rsidP="001D532D">
      <w:pPr>
        <w:rPr>
          <w:rFonts w:ascii="Times New Roman" w:eastAsia="Times New Roman" w:hAnsi="Times New Roman" w:cstheme="majorBidi"/>
          <w:bCs/>
          <w:sz w:val="24"/>
          <w:szCs w:val="24"/>
        </w:rPr>
      </w:pPr>
      <w:r w:rsidRPr="001D532D">
        <w:rPr>
          <w:rFonts w:ascii="Times New Roman" w:eastAsia="Times New Roman" w:hAnsi="Times New Roman" w:cstheme="majorBidi"/>
          <w:b/>
          <w:bCs/>
          <w:sz w:val="24"/>
          <w:szCs w:val="24"/>
        </w:rPr>
        <w:t>Suggested Grade Level:</w:t>
      </w:r>
      <w:r w:rsidRPr="001D532D">
        <w:rPr>
          <w:rFonts w:ascii="Times New Roman" w:eastAsia="Times New Roman" w:hAnsi="Times New Roman" w:cstheme="majorBidi"/>
          <w:bCs/>
          <w:sz w:val="24"/>
          <w:szCs w:val="24"/>
        </w:rPr>
        <w:t> 10, 11, 12</w:t>
      </w:r>
    </w:p>
    <w:p w14:paraId="17325A8B" w14:textId="77777777" w:rsidR="001D532D" w:rsidRPr="001D532D" w:rsidRDefault="001D532D" w:rsidP="001D532D">
      <w:pPr>
        <w:rPr>
          <w:rFonts w:ascii="Times New Roman" w:eastAsia="Times New Roman" w:hAnsi="Times New Roman" w:cstheme="majorBidi"/>
          <w:bCs/>
          <w:sz w:val="24"/>
          <w:szCs w:val="24"/>
        </w:rPr>
      </w:pPr>
      <w:r w:rsidRPr="001D532D">
        <w:rPr>
          <w:rFonts w:ascii="Times New Roman" w:eastAsia="Times New Roman" w:hAnsi="Times New Roman" w:cstheme="majorBidi"/>
          <w:b/>
          <w:bCs/>
          <w:sz w:val="24"/>
          <w:szCs w:val="24"/>
        </w:rPr>
        <w:t>Duration:</w:t>
      </w:r>
      <w:r w:rsidRPr="001D532D">
        <w:rPr>
          <w:rFonts w:ascii="Times New Roman" w:eastAsia="Times New Roman" w:hAnsi="Times New Roman" w:cstheme="majorBidi"/>
          <w:bCs/>
          <w:sz w:val="24"/>
          <w:szCs w:val="24"/>
        </w:rPr>
        <w:t> 36 weeks</w:t>
      </w:r>
    </w:p>
    <w:p w14:paraId="01C83C13" w14:textId="77777777" w:rsidR="001D532D" w:rsidRPr="001D532D" w:rsidRDefault="001D532D" w:rsidP="001D532D">
      <w:pPr>
        <w:rPr>
          <w:rFonts w:ascii="Times New Roman" w:eastAsia="Times New Roman" w:hAnsi="Times New Roman" w:cstheme="majorBidi"/>
          <w:bCs/>
          <w:sz w:val="24"/>
          <w:szCs w:val="24"/>
        </w:rPr>
      </w:pPr>
      <w:r w:rsidRPr="001D532D">
        <w:rPr>
          <w:rFonts w:ascii="Times New Roman" w:eastAsia="Times New Roman" w:hAnsi="Times New Roman" w:cstheme="majorBidi"/>
          <w:b/>
          <w:bCs/>
          <w:sz w:val="24"/>
          <w:szCs w:val="24"/>
        </w:rPr>
        <w:t>Hours: </w:t>
      </w:r>
      <w:r w:rsidRPr="001D532D">
        <w:rPr>
          <w:rFonts w:ascii="Times New Roman" w:eastAsia="Times New Roman" w:hAnsi="Times New Roman" w:cstheme="majorBidi"/>
          <w:bCs/>
          <w:sz w:val="24"/>
          <w:szCs w:val="24"/>
        </w:rPr>
        <w:t>140</w:t>
      </w:r>
    </w:p>
    <w:p w14:paraId="79B55381" w14:textId="77777777" w:rsidR="001D532D" w:rsidRPr="001D532D" w:rsidRDefault="001D532D" w:rsidP="001D532D">
      <w:pPr>
        <w:rPr>
          <w:rFonts w:ascii="Times New Roman" w:eastAsia="Times New Roman" w:hAnsi="Times New Roman" w:cstheme="majorBidi"/>
          <w:bCs/>
          <w:sz w:val="24"/>
          <w:szCs w:val="24"/>
        </w:rPr>
      </w:pPr>
      <w:r w:rsidRPr="001D532D">
        <w:rPr>
          <w:rFonts w:ascii="Times New Roman" w:eastAsia="Times New Roman" w:hAnsi="Times New Roman" w:cstheme="majorBidi"/>
          <w:b/>
          <w:bCs/>
          <w:sz w:val="24"/>
          <w:szCs w:val="24"/>
        </w:rPr>
        <w:t>Credits: </w:t>
      </w:r>
      <w:r w:rsidRPr="001D532D">
        <w:rPr>
          <w:rFonts w:ascii="Times New Roman" w:eastAsia="Times New Roman" w:hAnsi="Times New Roman" w:cstheme="majorBidi"/>
          <w:bCs/>
          <w:sz w:val="24"/>
          <w:szCs w:val="24"/>
        </w:rPr>
        <w:t>1</w:t>
      </w:r>
    </w:p>
    <w:p w14:paraId="3C517B52" w14:textId="77777777" w:rsidR="001D532D" w:rsidRPr="001D532D" w:rsidRDefault="001D532D" w:rsidP="001D532D">
      <w:pPr>
        <w:rPr>
          <w:rFonts w:ascii="Times New Roman" w:eastAsia="Times New Roman" w:hAnsi="Times New Roman" w:cstheme="majorBidi"/>
          <w:bCs/>
          <w:sz w:val="24"/>
          <w:szCs w:val="24"/>
        </w:rPr>
      </w:pPr>
      <w:r w:rsidRPr="001D532D">
        <w:rPr>
          <w:rFonts w:ascii="Times New Roman" w:eastAsia="Times New Roman" w:hAnsi="Times New Roman" w:cstheme="majorBidi"/>
          <w:b/>
          <w:bCs/>
          <w:sz w:val="24"/>
          <w:szCs w:val="24"/>
        </w:rPr>
        <w:t>Prerequisites:</w:t>
      </w:r>
      <w:r w:rsidRPr="001D532D">
        <w:rPr>
          <w:rFonts w:ascii="Times New Roman" w:eastAsia="Times New Roman" w:hAnsi="Times New Roman" w:cstheme="majorBidi"/>
          <w:bCs/>
          <w:sz w:val="24"/>
          <w:szCs w:val="24"/>
        </w:rPr>
        <w:t> None</w:t>
      </w:r>
    </w:p>
    <w:p w14:paraId="1CF4C225" w14:textId="77777777" w:rsidR="001D532D" w:rsidRPr="001D532D" w:rsidRDefault="001D532D" w:rsidP="001D532D">
      <w:pPr>
        <w:rPr>
          <w:rFonts w:ascii="Times New Roman" w:eastAsia="Times New Roman" w:hAnsi="Times New Roman" w:cstheme="majorBidi"/>
          <w:bCs/>
          <w:sz w:val="24"/>
          <w:szCs w:val="24"/>
        </w:rPr>
      </w:pPr>
      <w:r w:rsidRPr="001D532D">
        <w:rPr>
          <w:rFonts w:ascii="Times New Roman" w:eastAsia="Times New Roman" w:hAnsi="Times New Roman" w:cstheme="majorBidi"/>
          <w:b/>
          <w:bCs/>
          <w:sz w:val="24"/>
          <w:szCs w:val="24"/>
        </w:rPr>
        <w:t>CTSO: </w:t>
      </w:r>
      <w:r w:rsidRPr="001D532D">
        <w:rPr>
          <w:rFonts w:ascii="Times New Roman" w:eastAsia="Times New Roman" w:hAnsi="Times New Roman" w:cstheme="majorBidi"/>
          <w:bCs/>
          <w:sz w:val="24"/>
          <w:szCs w:val="24"/>
        </w:rPr>
        <w:t>TSA</w:t>
      </w:r>
    </w:p>
    <w:p w14:paraId="74C8D89C" w14:textId="77777777" w:rsidR="001D532D" w:rsidRPr="001D532D" w:rsidRDefault="001D532D" w:rsidP="001D532D">
      <w:pPr>
        <w:rPr>
          <w:rFonts w:ascii="Times New Roman" w:eastAsia="Times New Roman" w:hAnsi="Times New Roman" w:cstheme="majorBidi"/>
          <w:bCs/>
          <w:sz w:val="24"/>
          <w:szCs w:val="24"/>
        </w:rPr>
      </w:pPr>
      <w:r w:rsidRPr="001D532D">
        <w:rPr>
          <w:rFonts w:ascii="Times New Roman" w:eastAsia="Times New Roman" w:hAnsi="Times New Roman" w:cstheme="majorBidi"/>
          <w:b/>
          <w:bCs/>
          <w:sz w:val="24"/>
          <w:szCs w:val="24"/>
        </w:rPr>
        <w:t>Course Description:</w:t>
      </w:r>
    </w:p>
    <w:p w14:paraId="582ACA56" w14:textId="309CC99D" w:rsidR="001D532D" w:rsidRPr="001D532D" w:rsidRDefault="001D532D" w:rsidP="001D532D">
      <w:pPr>
        <w:rPr>
          <w:rFonts w:ascii="Times New Roman" w:eastAsia="Times New Roman" w:hAnsi="Times New Roman" w:cstheme="majorBidi"/>
          <w:bCs/>
          <w:sz w:val="24"/>
          <w:szCs w:val="24"/>
        </w:rPr>
      </w:pPr>
      <w:r w:rsidRPr="001D532D">
        <w:rPr>
          <w:rFonts w:ascii="Times New Roman" w:eastAsia="Times New Roman" w:hAnsi="Times New Roman" w:cstheme="majorBidi"/>
          <w:bCs/>
          <w:sz w:val="24"/>
          <w:szCs w:val="24"/>
        </w:rPr>
        <w:t xml:space="preserve">The game design industry is the fastest </w:t>
      </w:r>
      <w:r w:rsidR="00F21F4B" w:rsidRPr="001D532D">
        <w:rPr>
          <w:rFonts w:ascii="Times New Roman" w:eastAsia="Times New Roman" w:hAnsi="Times New Roman" w:cstheme="majorBidi"/>
          <w:bCs/>
          <w:sz w:val="24"/>
          <w:szCs w:val="24"/>
        </w:rPr>
        <w:t>revenue</w:t>
      </w:r>
      <w:r w:rsidR="00F21F4B">
        <w:rPr>
          <w:rFonts w:ascii="Times New Roman" w:eastAsia="Times New Roman" w:hAnsi="Times New Roman" w:cstheme="majorBidi"/>
          <w:bCs/>
          <w:sz w:val="24"/>
          <w:szCs w:val="24"/>
        </w:rPr>
        <w:t>-</w:t>
      </w:r>
      <w:r w:rsidRPr="001D532D">
        <w:rPr>
          <w:rFonts w:ascii="Times New Roman" w:eastAsia="Times New Roman" w:hAnsi="Times New Roman" w:cstheme="majorBidi"/>
          <w:bCs/>
          <w:sz w:val="24"/>
          <w:szCs w:val="24"/>
        </w:rPr>
        <w:t xml:space="preserve">growing entertainment medium and has created many new job disciplines. In this project-based course, students will create innovative games through the application of animation, audio, </w:t>
      </w:r>
      <w:r w:rsidR="00D25B84" w:rsidRPr="001D532D">
        <w:rPr>
          <w:rFonts w:ascii="Times New Roman" w:eastAsia="Times New Roman" w:hAnsi="Times New Roman" w:cstheme="majorBidi"/>
          <w:bCs/>
          <w:sz w:val="24"/>
          <w:szCs w:val="24"/>
        </w:rPr>
        <w:t xml:space="preserve">graphic design, </w:t>
      </w:r>
      <w:r w:rsidR="00D25B84">
        <w:rPr>
          <w:rFonts w:ascii="Times New Roman" w:eastAsia="Times New Roman" w:hAnsi="Times New Roman" w:cstheme="majorBidi"/>
          <w:bCs/>
          <w:sz w:val="24"/>
          <w:szCs w:val="24"/>
        </w:rPr>
        <w:t xml:space="preserve">programming, </w:t>
      </w:r>
      <w:r w:rsidRPr="001D532D">
        <w:rPr>
          <w:rFonts w:ascii="Times New Roman" w:eastAsia="Times New Roman" w:hAnsi="Times New Roman" w:cstheme="majorBidi"/>
          <w:bCs/>
          <w:sz w:val="24"/>
          <w:szCs w:val="24"/>
        </w:rPr>
        <w:t xml:space="preserve">and writing skills. Students will </w:t>
      </w:r>
      <w:r w:rsidR="00F21F4B">
        <w:rPr>
          <w:rFonts w:ascii="Times New Roman" w:eastAsia="Times New Roman" w:hAnsi="Times New Roman" w:cstheme="majorBidi"/>
          <w:bCs/>
          <w:sz w:val="24"/>
          <w:szCs w:val="24"/>
        </w:rPr>
        <w:t>utilize</w:t>
      </w:r>
      <w:r w:rsidRPr="001D532D">
        <w:rPr>
          <w:rFonts w:ascii="Times New Roman" w:eastAsia="Times New Roman" w:hAnsi="Times New Roman" w:cstheme="majorBidi"/>
          <w:bCs/>
          <w:sz w:val="24"/>
          <w:szCs w:val="24"/>
        </w:rPr>
        <w:t xml:space="preserve"> problem-solving, critical thinking, and communication skills. They will analyze, design, prototype, and critique interactive games. </w:t>
      </w:r>
      <w:r w:rsidR="007764F8">
        <w:rPr>
          <w:rFonts w:ascii="Times New Roman" w:eastAsia="Times New Roman" w:hAnsi="Times New Roman" w:cstheme="majorBidi"/>
          <w:bCs/>
          <w:sz w:val="24"/>
          <w:szCs w:val="24"/>
        </w:rPr>
        <w:t>This course also explores c</w:t>
      </w:r>
      <w:r w:rsidRPr="001D532D">
        <w:rPr>
          <w:rFonts w:ascii="Times New Roman" w:eastAsia="Times New Roman" w:hAnsi="Times New Roman" w:cstheme="majorBidi"/>
          <w:bCs/>
          <w:sz w:val="24"/>
          <w:szCs w:val="24"/>
        </w:rPr>
        <w:t>areer opportunities across multiple industries, including the entertainment and educational arenas. Contextual instruction and student participation in co-curricular career and technical student organization (CTSO) activities will develop leadership, interpersonal, and career skills. High-quality work-based learning (HQWBL) will provide experiential learning opportunities related to students' career goals and/or interests, integrated with instruction, and performed in partnership with local businesses and organizations.</w:t>
      </w:r>
    </w:p>
    <w:p w14:paraId="1066A08C" w14:textId="1E5433F2" w:rsidR="001D532D" w:rsidRDefault="001D532D" w:rsidP="00A63F74">
      <w:pPr>
        <w:spacing w:after="0" w:line="240" w:lineRule="auto"/>
      </w:pPr>
      <w:r w:rsidRPr="001D532D">
        <w:rPr>
          <w:rFonts w:ascii="Times New Roman" w:eastAsia="Times New Roman" w:hAnsi="Times New Roman" w:cstheme="majorBidi"/>
          <w:b/>
          <w:bCs/>
          <w:sz w:val="24"/>
          <w:szCs w:val="24"/>
        </w:rPr>
        <w:t>Credentials, Course Sequences, and Career Clusters/Pathways can be found here:</w:t>
      </w:r>
      <w:r>
        <w:rPr>
          <w:rFonts w:ascii="Times New Roman" w:eastAsia="Times New Roman" w:hAnsi="Times New Roman" w:cstheme="majorBidi"/>
          <w:b/>
          <w:bCs/>
          <w:sz w:val="24"/>
          <w:szCs w:val="24"/>
        </w:rPr>
        <w:t xml:space="preserve"> </w:t>
      </w:r>
      <w:hyperlink r:id="rId8" w:tgtFrame="_blank" w:history="1">
        <w:r w:rsidRPr="001D532D">
          <w:rPr>
            <w:rStyle w:val="Hyperlink"/>
            <w:rFonts w:ascii="Times New Roman" w:eastAsia="Times New Roman" w:hAnsi="Times New Roman" w:cstheme="majorBidi"/>
            <w:bCs/>
            <w:sz w:val="24"/>
            <w:szCs w:val="24"/>
          </w:rPr>
          <w:t>https://www.cteresource.org/career-clusters/arts-av-technology-communications/game-design-and-development/</w:t>
        </w:r>
      </w:hyperlink>
    </w:p>
    <w:p w14:paraId="59D0D1F0" w14:textId="77777777" w:rsidR="00A63F74" w:rsidRDefault="00A63F74" w:rsidP="00A63F74">
      <w:pPr>
        <w:spacing w:after="0" w:line="240" w:lineRule="auto"/>
        <w:rPr>
          <w:rFonts w:ascii="Times New Roman" w:eastAsia="Times New Roman" w:hAnsi="Times New Roman" w:cstheme="majorBidi"/>
          <w:bCs/>
          <w:sz w:val="24"/>
          <w:szCs w:val="24"/>
        </w:rPr>
      </w:pPr>
    </w:p>
    <w:p w14:paraId="10A0F982" w14:textId="77777777" w:rsidR="00A63F74" w:rsidRPr="001D532D" w:rsidRDefault="00A63F74" w:rsidP="00A63F74">
      <w:pPr>
        <w:spacing w:after="0" w:line="240" w:lineRule="auto"/>
        <w:rPr>
          <w:rFonts w:ascii="Times New Roman" w:eastAsia="Times New Roman" w:hAnsi="Times New Roman" w:cstheme="majorBidi"/>
          <w:bCs/>
          <w:sz w:val="24"/>
          <w:szCs w:val="24"/>
        </w:rPr>
      </w:pPr>
    </w:p>
    <w:tbl>
      <w:tblPr>
        <w:tblStyle w:val="TableGrid"/>
        <w:tblW w:w="5000" w:type="pct"/>
        <w:tblLayout w:type="fixed"/>
        <w:tblCellMar>
          <w:left w:w="115" w:type="dxa"/>
          <w:right w:w="115" w:type="dxa"/>
        </w:tblCellMar>
        <w:tblLook w:val="04A0" w:firstRow="1" w:lastRow="0" w:firstColumn="1" w:lastColumn="0" w:noHBand="0" w:noVBand="1"/>
      </w:tblPr>
      <w:tblGrid>
        <w:gridCol w:w="716"/>
        <w:gridCol w:w="1981"/>
        <w:gridCol w:w="4229"/>
        <w:gridCol w:w="5040"/>
        <w:gridCol w:w="2253"/>
        <w:gridCol w:w="2339"/>
        <w:gridCol w:w="2152"/>
      </w:tblGrid>
      <w:tr w:rsidR="00A63F74" w:rsidRPr="00A63F74" w14:paraId="4E497B65" w14:textId="77777777" w:rsidTr="00A63F74">
        <w:trPr>
          <w:tblHeader/>
        </w:trPr>
        <w:tc>
          <w:tcPr>
            <w:tcW w:w="191" w:type="pct"/>
            <w:shd w:val="clear" w:color="auto" w:fill="000000" w:themeFill="text1"/>
          </w:tcPr>
          <w:p w14:paraId="10342E8A" w14:textId="77777777"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p>
        </w:tc>
        <w:tc>
          <w:tcPr>
            <w:tcW w:w="529" w:type="pct"/>
            <w:shd w:val="clear" w:color="auto" w:fill="000000" w:themeFill="text1"/>
            <w:tcMar>
              <w:top w:w="43" w:type="dxa"/>
              <w:left w:w="115" w:type="dxa"/>
              <w:bottom w:w="43" w:type="dxa"/>
              <w:right w:w="115" w:type="dxa"/>
            </w:tcMar>
          </w:tcPr>
          <w:p w14:paraId="3CEA2984" w14:textId="57CD4B0C"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b/>
                <w:bCs/>
                <w:sz w:val="24"/>
                <w:szCs w:val="24"/>
              </w:rPr>
              <w:t>Task</w:t>
            </w:r>
          </w:p>
        </w:tc>
        <w:tc>
          <w:tcPr>
            <w:tcW w:w="1130" w:type="pct"/>
            <w:shd w:val="clear" w:color="auto" w:fill="000000" w:themeFill="text1"/>
          </w:tcPr>
          <w:p w14:paraId="7E478E6E" w14:textId="73ED11B0"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b/>
                <w:bCs/>
                <w:sz w:val="24"/>
                <w:szCs w:val="24"/>
              </w:rPr>
              <w:t>Definition</w:t>
            </w:r>
          </w:p>
        </w:tc>
        <w:tc>
          <w:tcPr>
            <w:tcW w:w="1347" w:type="pct"/>
            <w:shd w:val="clear" w:color="auto" w:fill="000000" w:themeFill="text1"/>
          </w:tcPr>
          <w:p w14:paraId="1A301E3B" w14:textId="68CC7563" w:rsidR="00A63F74" w:rsidRPr="00A63F74" w:rsidRDefault="00A63F74" w:rsidP="00A63F74">
            <w:pPr>
              <w:tabs>
                <w:tab w:val="left" w:pos="1627"/>
              </w:tabs>
              <w:rPr>
                <w:rFonts w:ascii="Times New Roman" w:eastAsia="Times New Roman" w:hAnsi="Times New Roman" w:cs="Times New Roman"/>
                <w:b/>
                <w:bCs/>
                <w:sz w:val="24"/>
                <w:szCs w:val="24"/>
              </w:rPr>
            </w:pPr>
            <w:r w:rsidRPr="00A63F74">
              <w:rPr>
                <w:rFonts w:ascii="Times New Roman" w:eastAsia="Times New Roman" w:hAnsi="Times New Roman" w:cs="Times New Roman"/>
                <w:b/>
                <w:bCs/>
                <w:sz w:val="24"/>
                <w:szCs w:val="24"/>
              </w:rPr>
              <w:t>Process/Skill Questions</w:t>
            </w:r>
          </w:p>
        </w:tc>
        <w:tc>
          <w:tcPr>
            <w:tcW w:w="602" w:type="pct"/>
            <w:shd w:val="clear" w:color="auto" w:fill="000000" w:themeFill="text1"/>
          </w:tcPr>
          <w:p w14:paraId="4304721C" w14:textId="06C038E6" w:rsidR="00A63F74" w:rsidRPr="00A63F74" w:rsidRDefault="00A63F74" w:rsidP="00A63F74">
            <w:pPr>
              <w:tabs>
                <w:tab w:val="left" w:pos="1627"/>
              </w:tabs>
              <w:rPr>
                <w:rFonts w:ascii="Times New Roman" w:eastAsia="Times New Roman" w:hAnsi="Times New Roman" w:cs="Times New Roman"/>
                <w:b/>
                <w:bCs/>
                <w:sz w:val="24"/>
                <w:szCs w:val="24"/>
              </w:rPr>
            </w:pPr>
            <w:r w:rsidRPr="00A63F74">
              <w:rPr>
                <w:rFonts w:ascii="Times New Roman" w:eastAsia="Times New Roman" w:hAnsi="Times New Roman" w:cs="Times New Roman"/>
                <w:b/>
                <w:bCs/>
                <w:sz w:val="24"/>
                <w:szCs w:val="24"/>
              </w:rPr>
              <w:t>SOL Correlations</w:t>
            </w:r>
          </w:p>
        </w:tc>
        <w:tc>
          <w:tcPr>
            <w:tcW w:w="625" w:type="pct"/>
            <w:shd w:val="clear" w:color="auto" w:fill="000000" w:themeFill="text1"/>
          </w:tcPr>
          <w:p w14:paraId="1C9A6A40" w14:textId="1753928B" w:rsidR="00A63F74" w:rsidRPr="00A63F74" w:rsidRDefault="00A63F74" w:rsidP="00A63F74">
            <w:pPr>
              <w:tabs>
                <w:tab w:val="left" w:pos="1627"/>
              </w:tabs>
              <w:rPr>
                <w:rFonts w:ascii="Times New Roman" w:eastAsia="Times New Roman" w:hAnsi="Times New Roman" w:cs="Times New Roman"/>
                <w:b/>
                <w:bCs/>
                <w:sz w:val="24"/>
                <w:szCs w:val="24"/>
              </w:rPr>
            </w:pPr>
            <w:r w:rsidRPr="00A63F74">
              <w:rPr>
                <w:rFonts w:ascii="Times New Roman" w:eastAsia="Times New Roman" w:hAnsi="Times New Roman" w:cs="Times New Roman"/>
                <w:b/>
                <w:bCs/>
                <w:sz w:val="24"/>
                <w:szCs w:val="24"/>
              </w:rPr>
              <w:t>STEL Correlations</w:t>
            </w:r>
          </w:p>
        </w:tc>
        <w:tc>
          <w:tcPr>
            <w:tcW w:w="575" w:type="pct"/>
            <w:shd w:val="clear" w:color="auto" w:fill="000000" w:themeFill="text1"/>
          </w:tcPr>
          <w:p w14:paraId="6AEAD710" w14:textId="7C29A0CE" w:rsidR="00A63F74" w:rsidRPr="00A63F74" w:rsidRDefault="00A63F74" w:rsidP="00A63F74">
            <w:pPr>
              <w:tabs>
                <w:tab w:val="left" w:pos="1627"/>
              </w:tabs>
              <w:rPr>
                <w:rFonts w:ascii="Times New Roman" w:eastAsia="Times New Roman" w:hAnsi="Times New Roman" w:cs="Times New Roman"/>
                <w:b/>
                <w:bCs/>
                <w:sz w:val="24"/>
                <w:szCs w:val="24"/>
              </w:rPr>
            </w:pPr>
            <w:r w:rsidRPr="00A63F74">
              <w:rPr>
                <w:rFonts w:ascii="Times New Roman" w:eastAsia="Times New Roman" w:hAnsi="Times New Roman" w:cs="Times New Roman"/>
                <w:b/>
                <w:bCs/>
                <w:sz w:val="24"/>
                <w:szCs w:val="24"/>
              </w:rPr>
              <w:t>TSA Correlations</w:t>
            </w:r>
          </w:p>
        </w:tc>
      </w:tr>
      <w:tr w:rsidR="00A63F74" w:rsidRPr="00A63F74" w14:paraId="73197AEA" w14:textId="77777777" w:rsidTr="00A63F74">
        <w:tc>
          <w:tcPr>
            <w:tcW w:w="191" w:type="pct"/>
            <w:shd w:val="clear" w:color="auto" w:fill="D0CECE" w:themeFill="background2" w:themeFillShade="E6"/>
          </w:tcPr>
          <w:p w14:paraId="740FB1D2" w14:textId="77777777"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p>
        </w:tc>
        <w:tc>
          <w:tcPr>
            <w:tcW w:w="529" w:type="pct"/>
            <w:shd w:val="clear" w:color="auto" w:fill="D0CECE" w:themeFill="background2" w:themeFillShade="E6"/>
            <w:tcMar>
              <w:top w:w="43" w:type="dxa"/>
              <w:left w:w="115" w:type="dxa"/>
              <w:bottom w:w="43" w:type="dxa"/>
              <w:right w:w="115" w:type="dxa"/>
            </w:tcMar>
          </w:tcPr>
          <w:p w14:paraId="1925C738" w14:textId="598D4978"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bookmarkStart w:id="0" w:name="_Toc67297988"/>
            <w:r w:rsidRPr="00A63F74">
              <w:rPr>
                <w:rFonts w:ascii="Times New Roman" w:hAnsi="Times New Roman" w:cs="Times New Roman"/>
                <w:b/>
                <w:bCs/>
                <w:sz w:val="24"/>
                <w:szCs w:val="24"/>
              </w:rPr>
              <w:t>Demonstrating Personal Qualities and Abilities</w:t>
            </w:r>
            <w:bookmarkEnd w:id="0"/>
          </w:p>
        </w:tc>
        <w:tc>
          <w:tcPr>
            <w:tcW w:w="1130" w:type="pct"/>
            <w:shd w:val="clear" w:color="auto" w:fill="D0CECE" w:themeFill="background2" w:themeFillShade="E6"/>
          </w:tcPr>
          <w:p w14:paraId="5958619F" w14:textId="77777777"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p>
        </w:tc>
        <w:tc>
          <w:tcPr>
            <w:tcW w:w="1347" w:type="pct"/>
            <w:shd w:val="clear" w:color="auto" w:fill="D0CECE" w:themeFill="background2" w:themeFillShade="E6"/>
          </w:tcPr>
          <w:p w14:paraId="2EA5E608"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02" w:type="pct"/>
            <w:shd w:val="clear" w:color="auto" w:fill="D0CECE" w:themeFill="background2" w:themeFillShade="E6"/>
          </w:tcPr>
          <w:p w14:paraId="2D768F82"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25" w:type="pct"/>
            <w:shd w:val="clear" w:color="auto" w:fill="D0CECE" w:themeFill="background2" w:themeFillShade="E6"/>
          </w:tcPr>
          <w:p w14:paraId="386C3675"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shd w:val="clear" w:color="auto" w:fill="D0CECE" w:themeFill="background2" w:themeFillShade="E6"/>
          </w:tcPr>
          <w:p w14:paraId="2A72043E"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3CCB58B9" w14:textId="77777777" w:rsidTr="00A63F74">
        <w:tc>
          <w:tcPr>
            <w:tcW w:w="191" w:type="pct"/>
          </w:tcPr>
          <w:p w14:paraId="338D4C48" w14:textId="1C486AD8"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1</w:t>
            </w:r>
          </w:p>
        </w:tc>
        <w:tc>
          <w:tcPr>
            <w:tcW w:w="529" w:type="pct"/>
            <w:tcMar>
              <w:top w:w="43" w:type="dxa"/>
              <w:left w:w="115" w:type="dxa"/>
              <w:bottom w:w="43" w:type="dxa"/>
              <w:right w:w="115" w:type="dxa"/>
            </w:tcMar>
          </w:tcPr>
          <w:p w14:paraId="4EB447F0" w14:textId="2137A9AD"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Demonstrate creativity and innovation.</w:t>
            </w:r>
          </w:p>
        </w:tc>
        <w:tc>
          <w:tcPr>
            <w:tcW w:w="1130" w:type="pct"/>
          </w:tcPr>
          <w:p w14:paraId="6F751714" w14:textId="77777777" w:rsidR="00A63F74" w:rsidRPr="00A63F74" w:rsidRDefault="00A63F74" w:rsidP="00A63F74">
            <w:pPr>
              <w:shd w:val="clear" w:color="auto" w:fill="FFFFFF"/>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Demonstration includes </w:t>
            </w:r>
          </w:p>
          <w:p w14:paraId="7A03542C"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discussing the importance of creativity and innovation in the workplace </w:t>
            </w:r>
          </w:p>
          <w:p w14:paraId="6CC10A34"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brainstorming and contributing ideas, strategies, and solutions </w:t>
            </w:r>
          </w:p>
          <w:p w14:paraId="44B14E39"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developing and/or improving products, services, or processes </w:t>
            </w:r>
          </w:p>
          <w:p w14:paraId="6112B8BF"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identifying and allocating available resources. </w:t>
            </w:r>
          </w:p>
          <w:p w14:paraId="75389D99" w14:textId="77777777"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p>
        </w:tc>
        <w:tc>
          <w:tcPr>
            <w:tcW w:w="1347" w:type="pct"/>
          </w:tcPr>
          <w:p w14:paraId="264661A3"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 xml:space="preserve">What are </w:t>
            </w:r>
            <w:r w:rsidRPr="00A63F74">
              <w:rPr>
                <w:rFonts w:ascii="Times New Roman" w:eastAsia="Times New Roman" w:hAnsi="Times New Roman" w:cs="Times New Roman"/>
                <w:i/>
                <w:iCs/>
                <w:sz w:val="24"/>
                <w:szCs w:val="24"/>
              </w:rPr>
              <w:t>creativity</w:t>
            </w:r>
            <w:r w:rsidRPr="00A63F74">
              <w:rPr>
                <w:rFonts w:ascii="Times New Roman" w:eastAsia="Times New Roman" w:hAnsi="Times New Roman" w:cs="Times New Roman"/>
                <w:sz w:val="24"/>
                <w:szCs w:val="24"/>
              </w:rPr>
              <w:t xml:space="preserve"> and </w:t>
            </w:r>
            <w:r w:rsidRPr="00A63F74">
              <w:rPr>
                <w:rFonts w:ascii="Times New Roman" w:eastAsia="Times New Roman" w:hAnsi="Times New Roman" w:cs="Times New Roman"/>
                <w:i/>
                <w:iCs/>
                <w:sz w:val="24"/>
                <w:szCs w:val="24"/>
              </w:rPr>
              <w:t>innovation</w:t>
            </w:r>
            <w:r w:rsidRPr="00A63F74">
              <w:rPr>
                <w:rFonts w:ascii="Times New Roman" w:eastAsia="Times New Roman" w:hAnsi="Times New Roman" w:cs="Times New Roman"/>
                <w:sz w:val="24"/>
                <w:szCs w:val="24"/>
              </w:rPr>
              <w:t>? Why are they important in the workplace? </w:t>
            </w:r>
          </w:p>
          <w:p w14:paraId="751C736B"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Why is it important to brainstorm and contribute ideas within a team? </w:t>
            </w:r>
          </w:p>
          <w:p w14:paraId="28762745" w14:textId="77777777"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How might one improve a product, service, or process in a career pathway? </w:t>
            </w:r>
          </w:p>
          <w:p w14:paraId="1802E780" w14:textId="064BE3FD"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What resources are needed to solve a problem? How should these resources be allocated? </w:t>
            </w:r>
          </w:p>
        </w:tc>
        <w:tc>
          <w:tcPr>
            <w:tcW w:w="602" w:type="pct"/>
          </w:tcPr>
          <w:p w14:paraId="0A4332DD"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lastRenderedPageBreak/>
              <w:t>English:</w:t>
            </w:r>
            <w:r w:rsidRPr="00A63F74">
              <w:rPr>
                <w:rFonts w:ascii="Times New Roman" w:eastAsia="Times New Roman" w:hAnsi="Times New Roman" w:cs="Times New Roman"/>
                <w:sz w:val="24"/>
                <w:szCs w:val="24"/>
              </w:rPr>
              <w:t xml:space="preserve"> 9.C, 9.DSR, 9.RI, 9.W, 9.R, 10.C, 10.DSR, </w:t>
            </w:r>
            <w:r w:rsidRPr="00A63F74">
              <w:rPr>
                <w:rFonts w:ascii="Times New Roman" w:eastAsia="Times New Roman" w:hAnsi="Times New Roman" w:cs="Times New Roman"/>
                <w:sz w:val="24"/>
                <w:szCs w:val="24"/>
              </w:rPr>
              <w:lastRenderedPageBreak/>
              <w:t>10.RI, 10.W, 10.R, 11.C, 11.DSR, 11.RI, 11.W, 11.R, 12.C, 12.DSR, 12.RI, 12.W, 12.R</w:t>
            </w:r>
          </w:p>
          <w:p w14:paraId="4F02FC36" w14:textId="77777777" w:rsidR="00A63F74" w:rsidRPr="00A63F74" w:rsidRDefault="00A63F74" w:rsidP="00A63F74">
            <w:pPr>
              <w:rPr>
                <w:rFonts w:ascii="Times New Roman" w:eastAsia="Times New Roman" w:hAnsi="Times New Roman" w:cs="Times New Roman"/>
                <w:sz w:val="24"/>
                <w:szCs w:val="24"/>
              </w:rPr>
            </w:pPr>
          </w:p>
          <w:p w14:paraId="40928FBB"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History and Social Science:</w:t>
            </w:r>
            <w:r w:rsidRPr="00A63F74">
              <w:rPr>
                <w:rFonts w:ascii="Times New Roman" w:eastAsia="Times New Roman" w:hAnsi="Times New Roman" w:cs="Times New Roman"/>
                <w:sz w:val="24"/>
                <w:szCs w:val="24"/>
              </w:rPr>
              <w:t xml:space="preserve"> Skills GOVT, Skills VUS, Skills WHI, Skills WHII</w:t>
            </w:r>
          </w:p>
          <w:p w14:paraId="51A0C79C" w14:textId="77777777" w:rsidR="00A63F74" w:rsidRPr="00A63F74" w:rsidRDefault="00A63F74" w:rsidP="00A63F74">
            <w:pPr>
              <w:rPr>
                <w:rFonts w:ascii="Times New Roman" w:eastAsia="Times New Roman" w:hAnsi="Times New Roman" w:cs="Times New Roman"/>
                <w:sz w:val="24"/>
                <w:szCs w:val="24"/>
              </w:rPr>
            </w:pPr>
          </w:p>
          <w:p w14:paraId="20167AE0"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Mathematics:</w:t>
            </w:r>
            <w:r w:rsidRPr="00A63F74">
              <w:rPr>
                <w:rFonts w:ascii="Times New Roman" w:eastAsia="Times New Roman" w:hAnsi="Times New Roman" w:cs="Times New Roman"/>
                <w:sz w:val="24"/>
                <w:szCs w:val="24"/>
              </w:rPr>
              <w:t xml:space="preserve"> A.9, AFDA.3, AFDA.4, AFDA.5, AFDA.6, AFDA.7, AFDA.8, AII.9, COM.1, COM.3, COM.4, COM.5, COM.8, DM.7, DM.1*, DM.10, DM.2*, DM.3*, PS.3*, PS.4*, PS.7*, PS.9*, PS.10*</w:t>
            </w:r>
          </w:p>
          <w:p w14:paraId="4277E926" w14:textId="197496A1" w:rsidR="00A63F74" w:rsidRPr="00A63F74" w:rsidRDefault="00A63F74" w:rsidP="00A63F74">
            <w:pPr>
              <w:tabs>
                <w:tab w:val="left" w:pos="1627"/>
              </w:tabs>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br/>
            </w:r>
            <w:r w:rsidRPr="00A63F74">
              <w:rPr>
                <w:rFonts w:ascii="Times New Roman" w:eastAsia="Times New Roman" w:hAnsi="Times New Roman" w:cs="Times New Roman"/>
                <w:b/>
                <w:bCs/>
                <w:sz w:val="24"/>
                <w:szCs w:val="24"/>
              </w:rPr>
              <w:t>Science:</w:t>
            </w:r>
            <w:r w:rsidRPr="00A63F74">
              <w:rPr>
                <w:rFonts w:ascii="Times New Roman" w:eastAsia="Times New Roman" w:hAnsi="Times New Roman" w:cs="Times New Roman"/>
                <w:sz w:val="24"/>
                <w:szCs w:val="24"/>
              </w:rPr>
              <w:t xml:space="preserve"> BIO.1, CH.1, ES.1</w:t>
            </w:r>
          </w:p>
        </w:tc>
        <w:tc>
          <w:tcPr>
            <w:tcW w:w="625" w:type="pct"/>
          </w:tcPr>
          <w:p w14:paraId="0D3833DE"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tcPr>
          <w:p w14:paraId="402A960D"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01444F3C" w14:textId="77777777" w:rsidTr="00A63F74">
        <w:tc>
          <w:tcPr>
            <w:tcW w:w="191" w:type="pct"/>
          </w:tcPr>
          <w:p w14:paraId="60178F8A" w14:textId="28C35B42"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2</w:t>
            </w:r>
          </w:p>
        </w:tc>
        <w:tc>
          <w:tcPr>
            <w:tcW w:w="529" w:type="pct"/>
            <w:tcMar>
              <w:top w:w="43" w:type="dxa"/>
              <w:left w:w="115" w:type="dxa"/>
              <w:bottom w:w="43" w:type="dxa"/>
              <w:right w:w="115" w:type="dxa"/>
            </w:tcMar>
          </w:tcPr>
          <w:p w14:paraId="02EA9547" w14:textId="6990B25D"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Demonstrate critical thinking and problem-solving.</w:t>
            </w:r>
          </w:p>
        </w:tc>
        <w:tc>
          <w:tcPr>
            <w:tcW w:w="1130" w:type="pct"/>
          </w:tcPr>
          <w:p w14:paraId="6F178D3F" w14:textId="77777777" w:rsidR="00A63F74" w:rsidRPr="00A63F74" w:rsidRDefault="00A63F74" w:rsidP="00A63F74">
            <w:pPr>
              <w:shd w:val="clear" w:color="auto" w:fill="FFFFFF"/>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Demonstration includes</w:t>
            </w:r>
          </w:p>
          <w:p w14:paraId="7592A690"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recognizing and analyzing problems</w:t>
            </w:r>
          </w:p>
          <w:p w14:paraId="160CEC1C"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evaluating potential solutions and resources</w:t>
            </w:r>
          </w:p>
          <w:p w14:paraId="711C73E1" w14:textId="77777777"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using a logical approach to make decisions and solve problems</w:t>
            </w:r>
          </w:p>
          <w:p w14:paraId="7C6D66BB" w14:textId="3CED27CB"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lastRenderedPageBreak/>
              <w:t>implementing effective courses of action.</w:t>
            </w:r>
          </w:p>
        </w:tc>
        <w:tc>
          <w:tcPr>
            <w:tcW w:w="1347" w:type="pct"/>
          </w:tcPr>
          <w:p w14:paraId="4C9F4C06"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 xml:space="preserve">What is an example of a situation where one could use a reasoning model to </w:t>
            </w:r>
            <w:proofErr w:type="gramStart"/>
            <w:r w:rsidRPr="00A63F74">
              <w:rPr>
                <w:rFonts w:ascii="Times New Roman" w:eastAsia="Times New Roman" w:hAnsi="Times New Roman" w:cs="Times New Roman"/>
                <w:sz w:val="24"/>
                <w:szCs w:val="24"/>
              </w:rPr>
              <w:t>make a decision</w:t>
            </w:r>
            <w:proofErr w:type="gramEnd"/>
            <w:r w:rsidRPr="00A63F74">
              <w:rPr>
                <w:rFonts w:ascii="Times New Roman" w:eastAsia="Times New Roman" w:hAnsi="Times New Roman" w:cs="Times New Roman"/>
                <w:sz w:val="24"/>
                <w:szCs w:val="24"/>
              </w:rPr>
              <w:t>?</w:t>
            </w:r>
          </w:p>
          <w:p w14:paraId="163457E7"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What steps might one take to </w:t>
            </w:r>
            <w:proofErr w:type="gramStart"/>
            <w:r w:rsidRPr="00A63F74">
              <w:rPr>
                <w:rFonts w:ascii="Times New Roman" w:eastAsia="Times New Roman" w:hAnsi="Times New Roman" w:cs="Times New Roman"/>
                <w:sz w:val="24"/>
                <w:szCs w:val="24"/>
              </w:rPr>
              <w:t>make a decision</w:t>
            </w:r>
            <w:proofErr w:type="gramEnd"/>
            <w:r w:rsidRPr="00A63F74">
              <w:rPr>
                <w:rFonts w:ascii="Times New Roman" w:eastAsia="Times New Roman" w:hAnsi="Times New Roman" w:cs="Times New Roman"/>
                <w:sz w:val="24"/>
                <w:szCs w:val="24"/>
              </w:rPr>
              <w:t xml:space="preserve"> or solve a problem?</w:t>
            </w:r>
          </w:p>
          <w:p w14:paraId="711CE499"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are examples of questions one might ask when analyzing problems?</w:t>
            </w:r>
          </w:p>
          <w:p w14:paraId="16EBB910"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can potential solutions be evaluated?</w:t>
            </w:r>
          </w:p>
          <w:p w14:paraId="0C0B1F02" w14:textId="70E832A4"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 xml:space="preserve">What are the advantages and disadvantages of using a reasoning approach to </w:t>
            </w:r>
            <w:proofErr w:type="gramStart"/>
            <w:r w:rsidRPr="00A63F74">
              <w:rPr>
                <w:rFonts w:ascii="Times New Roman" w:eastAsia="Times New Roman" w:hAnsi="Times New Roman" w:cs="Times New Roman"/>
                <w:sz w:val="24"/>
                <w:szCs w:val="24"/>
              </w:rPr>
              <w:t>make a decision</w:t>
            </w:r>
            <w:proofErr w:type="gramEnd"/>
            <w:r w:rsidRPr="00A63F74">
              <w:rPr>
                <w:rFonts w:ascii="Times New Roman" w:eastAsia="Times New Roman" w:hAnsi="Times New Roman" w:cs="Times New Roman"/>
                <w:sz w:val="24"/>
                <w:szCs w:val="24"/>
              </w:rPr>
              <w:t xml:space="preserve"> or solve a problem?</w:t>
            </w:r>
          </w:p>
        </w:tc>
        <w:tc>
          <w:tcPr>
            <w:tcW w:w="602" w:type="pct"/>
          </w:tcPr>
          <w:p w14:paraId="60B0EC4D"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lastRenderedPageBreak/>
              <w:t>English:</w:t>
            </w:r>
            <w:r w:rsidRPr="00A63F74">
              <w:rPr>
                <w:rFonts w:ascii="Times New Roman" w:eastAsia="Times New Roman" w:hAnsi="Times New Roman" w:cs="Times New Roman"/>
                <w:sz w:val="24"/>
                <w:szCs w:val="24"/>
              </w:rPr>
              <w:t xml:space="preserve"> 9.C, 9.DSR, 9.RI, 9.W, 9.R, 10.C, 10.DSR, 10.RI, 10.W, 10.R, 11.C, 11.DSR, 11.RI, 11.W, 11.R, 12.C, 12.DSR, 12.RI, 12.W, 12.R</w:t>
            </w:r>
          </w:p>
          <w:p w14:paraId="7E66256E" w14:textId="77777777" w:rsidR="00A63F74" w:rsidRPr="00A63F74" w:rsidRDefault="00A63F74" w:rsidP="00A63F74">
            <w:pPr>
              <w:rPr>
                <w:rFonts w:ascii="Times New Roman" w:eastAsia="Times New Roman" w:hAnsi="Times New Roman" w:cs="Times New Roman"/>
                <w:sz w:val="24"/>
                <w:szCs w:val="24"/>
              </w:rPr>
            </w:pPr>
          </w:p>
          <w:p w14:paraId="2FB6D689"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lastRenderedPageBreak/>
              <w:t>History and Social Science:</w:t>
            </w:r>
            <w:r w:rsidRPr="00A63F74">
              <w:rPr>
                <w:rFonts w:ascii="Times New Roman" w:eastAsia="Times New Roman" w:hAnsi="Times New Roman" w:cs="Times New Roman"/>
                <w:sz w:val="24"/>
                <w:szCs w:val="24"/>
              </w:rPr>
              <w:t xml:space="preserve"> Skills GOVT, Skills VUS, Skills WHI, Skills WHII</w:t>
            </w:r>
          </w:p>
          <w:p w14:paraId="14511D10" w14:textId="77777777" w:rsidR="00A63F74" w:rsidRPr="00A63F74" w:rsidRDefault="00A63F74" w:rsidP="00A63F74">
            <w:pPr>
              <w:rPr>
                <w:rFonts w:ascii="Times New Roman" w:eastAsia="Times New Roman" w:hAnsi="Times New Roman" w:cs="Times New Roman"/>
                <w:sz w:val="24"/>
                <w:szCs w:val="24"/>
              </w:rPr>
            </w:pPr>
          </w:p>
          <w:p w14:paraId="06D4B9BF"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Mathematics:</w:t>
            </w:r>
            <w:r w:rsidRPr="00A63F74">
              <w:rPr>
                <w:rFonts w:ascii="Times New Roman" w:eastAsia="Times New Roman" w:hAnsi="Times New Roman" w:cs="Times New Roman"/>
                <w:sz w:val="24"/>
                <w:szCs w:val="24"/>
              </w:rPr>
              <w:t xml:space="preserve"> A.8, A.9, G.1, G.13, G.14, AFDA.3, AFDA.5, AFDA.8, AII.9, AII.10, AII.11, COM.1, COM.3, COM.4, COM.5, COM.8, DM.4, DM.7, DM.1*, DM.2*, DM.3*, DM.9*, PS.9*, PS.10*</w:t>
            </w:r>
          </w:p>
          <w:p w14:paraId="29E67A14" w14:textId="77777777" w:rsidR="00A63F74" w:rsidRPr="00A63F74" w:rsidRDefault="00A63F74" w:rsidP="00A63F74">
            <w:pPr>
              <w:rPr>
                <w:rFonts w:ascii="Times New Roman" w:eastAsia="Times New Roman" w:hAnsi="Times New Roman" w:cs="Times New Roman"/>
                <w:sz w:val="24"/>
                <w:szCs w:val="24"/>
              </w:rPr>
            </w:pPr>
          </w:p>
          <w:p w14:paraId="21B138B7" w14:textId="09E612C2" w:rsidR="00A63F74" w:rsidRPr="00A63F74" w:rsidRDefault="00A63F74" w:rsidP="00A63F74">
            <w:pPr>
              <w:tabs>
                <w:tab w:val="left" w:pos="1627"/>
              </w:tabs>
              <w:rPr>
                <w:rFonts w:ascii="Times New Roman" w:eastAsia="Times New Roman" w:hAnsi="Times New Roman" w:cs="Times New Roman"/>
                <w:b/>
                <w:bCs/>
                <w:sz w:val="24"/>
                <w:szCs w:val="24"/>
              </w:rPr>
            </w:pPr>
            <w:r w:rsidRPr="00A63F74">
              <w:rPr>
                <w:rFonts w:ascii="Times New Roman" w:eastAsia="Times New Roman" w:hAnsi="Times New Roman" w:cs="Times New Roman"/>
                <w:b/>
                <w:bCs/>
                <w:sz w:val="24"/>
                <w:szCs w:val="24"/>
              </w:rPr>
              <w:t>Science:</w:t>
            </w:r>
            <w:r w:rsidRPr="00A63F74">
              <w:rPr>
                <w:rFonts w:ascii="Times New Roman" w:eastAsia="Times New Roman" w:hAnsi="Times New Roman" w:cs="Times New Roman"/>
                <w:sz w:val="24"/>
                <w:szCs w:val="24"/>
              </w:rPr>
              <w:t xml:space="preserve"> BIO.1, CH.1, ES.1</w:t>
            </w:r>
          </w:p>
        </w:tc>
        <w:tc>
          <w:tcPr>
            <w:tcW w:w="625" w:type="pct"/>
          </w:tcPr>
          <w:p w14:paraId="26D985AC"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tcPr>
          <w:p w14:paraId="01E9CC03"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5D4FBB31" w14:textId="77777777" w:rsidTr="00A63F74">
        <w:tc>
          <w:tcPr>
            <w:tcW w:w="191" w:type="pct"/>
          </w:tcPr>
          <w:p w14:paraId="34A0507F" w14:textId="5A6A4683"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3</w:t>
            </w:r>
          </w:p>
        </w:tc>
        <w:tc>
          <w:tcPr>
            <w:tcW w:w="529" w:type="pct"/>
            <w:tcMar>
              <w:top w:w="43" w:type="dxa"/>
              <w:left w:w="115" w:type="dxa"/>
              <w:bottom w:w="43" w:type="dxa"/>
              <w:right w:w="115" w:type="dxa"/>
            </w:tcMar>
          </w:tcPr>
          <w:p w14:paraId="053CDC3F" w14:textId="3A1FE59C"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Demonstrate initiative and self-direction.</w:t>
            </w:r>
          </w:p>
        </w:tc>
        <w:tc>
          <w:tcPr>
            <w:tcW w:w="1130" w:type="pct"/>
          </w:tcPr>
          <w:p w14:paraId="74B8593A" w14:textId="77777777" w:rsidR="00A63F74" w:rsidRPr="00A63F74" w:rsidRDefault="00A63F74" w:rsidP="00A63F74">
            <w:pPr>
              <w:shd w:val="clear" w:color="auto" w:fill="FFFFFF"/>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Demonstration includes</w:t>
            </w:r>
          </w:p>
          <w:p w14:paraId="5F43F1D1"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recognizing the importance of proactive, independent decision making</w:t>
            </w:r>
          </w:p>
          <w:p w14:paraId="4CA0C08F"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identifying workplace needs</w:t>
            </w:r>
          </w:p>
          <w:p w14:paraId="0306BDF4" w14:textId="77777777"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completing tasks with minimal direct supervision</w:t>
            </w:r>
          </w:p>
          <w:p w14:paraId="0ADA017E" w14:textId="7B262FDA"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applying solutions.</w:t>
            </w:r>
          </w:p>
        </w:tc>
        <w:tc>
          <w:tcPr>
            <w:tcW w:w="1347" w:type="pct"/>
          </w:tcPr>
          <w:p w14:paraId="36368C84"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is the difference between initiative and self-direction?</w:t>
            </w:r>
          </w:p>
          <w:p w14:paraId="65B98116"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Why is self-direction important in the workplace?</w:t>
            </w:r>
          </w:p>
          <w:p w14:paraId="3A9D4345" w14:textId="77777777"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What is an example of applying initiative?</w:t>
            </w:r>
          </w:p>
          <w:p w14:paraId="6877FB20" w14:textId="2727BD7E"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How can tasks be completed with minimal direct supervision?</w:t>
            </w:r>
          </w:p>
        </w:tc>
        <w:tc>
          <w:tcPr>
            <w:tcW w:w="602" w:type="pct"/>
          </w:tcPr>
          <w:p w14:paraId="0082117E"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English:</w:t>
            </w:r>
            <w:r w:rsidRPr="00A63F74">
              <w:rPr>
                <w:rFonts w:ascii="Times New Roman" w:eastAsia="Times New Roman" w:hAnsi="Times New Roman" w:cs="Times New Roman"/>
                <w:sz w:val="24"/>
                <w:szCs w:val="24"/>
              </w:rPr>
              <w:t xml:space="preserve"> 9.C, 9.DSR, 9.RI, 9.W, 9.R, 10.C, 10.DSR, 10.RI, 10.W, 10.R, 11.C, 11.DSR, 11.RI, 11.W, 11.R, 12.C, 12.DSR, 12.RI, 12.W, 12.R</w:t>
            </w:r>
          </w:p>
          <w:p w14:paraId="18E5B2AB" w14:textId="77777777" w:rsidR="00A63F74" w:rsidRPr="00A63F74" w:rsidRDefault="00A63F74" w:rsidP="00A63F74">
            <w:pPr>
              <w:rPr>
                <w:rFonts w:ascii="Times New Roman" w:eastAsia="Times New Roman" w:hAnsi="Times New Roman" w:cs="Times New Roman"/>
                <w:sz w:val="24"/>
                <w:szCs w:val="24"/>
              </w:rPr>
            </w:pPr>
          </w:p>
          <w:p w14:paraId="5DE9F398" w14:textId="3F03FDD3" w:rsidR="00A63F74" w:rsidRPr="00A63F74" w:rsidRDefault="00A63F74" w:rsidP="00A63F74">
            <w:pPr>
              <w:tabs>
                <w:tab w:val="left" w:pos="1627"/>
              </w:tabs>
              <w:rPr>
                <w:rFonts w:ascii="Times New Roman" w:eastAsia="Times New Roman" w:hAnsi="Times New Roman" w:cs="Times New Roman"/>
                <w:b/>
                <w:bCs/>
                <w:sz w:val="24"/>
                <w:szCs w:val="24"/>
              </w:rPr>
            </w:pPr>
            <w:r w:rsidRPr="00A63F74">
              <w:rPr>
                <w:rFonts w:ascii="Times New Roman" w:eastAsia="Times New Roman" w:hAnsi="Times New Roman" w:cs="Times New Roman"/>
                <w:b/>
                <w:bCs/>
                <w:sz w:val="24"/>
                <w:szCs w:val="24"/>
              </w:rPr>
              <w:t>History and Social Science:</w:t>
            </w:r>
            <w:r w:rsidRPr="00A63F74">
              <w:rPr>
                <w:rFonts w:ascii="Times New Roman" w:eastAsia="Times New Roman" w:hAnsi="Times New Roman" w:cs="Times New Roman"/>
                <w:sz w:val="24"/>
                <w:szCs w:val="24"/>
              </w:rPr>
              <w:t xml:space="preserve"> Skills GOVT, Skills VUS, Skills WHI, Skills WHII</w:t>
            </w:r>
          </w:p>
        </w:tc>
        <w:tc>
          <w:tcPr>
            <w:tcW w:w="625" w:type="pct"/>
          </w:tcPr>
          <w:p w14:paraId="73330534"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tcPr>
          <w:p w14:paraId="075B86D1"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1D622B62" w14:textId="77777777" w:rsidTr="00A63F74">
        <w:tc>
          <w:tcPr>
            <w:tcW w:w="191" w:type="pct"/>
          </w:tcPr>
          <w:p w14:paraId="56CD3AA4" w14:textId="172D535F"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lastRenderedPageBreak/>
              <w:t>4</w:t>
            </w:r>
          </w:p>
        </w:tc>
        <w:tc>
          <w:tcPr>
            <w:tcW w:w="529" w:type="pct"/>
            <w:tcMar>
              <w:top w:w="43" w:type="dxa"/>
              <w:left w:w="115" w:type="dxa"/>
              <w:bottom w:w="43" w:type="dxa"/>
              <w:right w:w="115" w:type="dxa"/>
            </w:tcMar>
          </w:tcPr>
          <w:p w14:paraId="1A4F7860" w14:textId="40E418DC"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Demonstrate integrity.</w:t>
            </w:r>
          </w:p>
        </w:tc>
        <w:tc>
          <w:tcPr>
            <w:tcW w:w="1130" w:type="pct"/>
          </w:tcPr>
          <w:p w14:paraId="099A965A" w14:textId="77777777" w:rsidR="00A63F74" w:rsidRPr="00A63F74" w:rsidRDefault="00A63F74" w:rsidP="00A63F74">
            <w:pPr>
              <w:shd w:val="clear" w:color="auto" w:fill="FFFFFF"/>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Demonstration includes</w:t>
            </w:r>
          </w:p>
          <w:p w14:paraId="0A86B9CA"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defining </w:t>
            </w:r>
            <w:r w:rsidRPr="00A63F74">
              <w:rPr>
                <w:rFonts w:ascii="Times New Roman" w:eastAsia="Times New Roman" w:hAnsi="Times New Roman" w:cs="Times New Roman"/>
                <w:i/>
                <w:iCs/>
                <w:sz w:val="24"/>
                <w:szCs w:val="24"/>
              </w:rPr>
              <w:t>integrity</w:t>
            </w:r>
          </w:p>
          <w:p w14:paraId="6D922B9C"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recognizing the importance of having integrity in the workplace</w:t>
            </w:r>
          </w:p>
          <w:p w14:paraId="1B9FE67A"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complying with local, state, and federal laws</w:t>
            </w:r>
          </w:p>
          <w:p w14:paraId="4244C274" w14:textId="77777777"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adhering to workplace policies and procedures</w:t>
            </w:r>
          </w:p>
          <w:p w14:paraId="75C9C9B2" w14:textId="7AFFCC12"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exhibiting honesty, fairness, and respect toward self, others, and property.</w:t>
            </w:r>
          </w:p>
        </w:tc>
        <w:tc>
          <w:tcPr>
            <w:tcW w:w="1347" w:type="pct"/>
          </w:tcPr>
          <w:p w14:paraId="67C6063C"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is a recent example of an employer failing to comply with the law?</w:t>
            </w:r>
          </w:p>
          <w:p w14:paraId="32EA227C"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Where can one find information on local, state, and federal laws?</w:t>
            </w:r>
          </w:p>
          <w:p w14:paraId="5B39BE18"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can workplace policies and rules affect employees’ personal lives?</w:t>
            </w:r>
          </w:p>
          <w:p w14:paraId="2461E9F3" w14:textId="77777777"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How does one demonstrate integrity?</w:t>
            </w:r>
          </w:p>
          <w:p w14:paraId="594BB529" w14:textId="2C466A1F"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How should an employee respond when he/she sees a coworker failing to comply with a workplace policy or procedure?</w:t>
            </w:r>
          </w:p>
        </w:tc>
        <w:tc>
          <w:tcPr>
            <w:tcW w:w="602" w:type="pct"/>
          </w:tcPr>
          <w:p w14:paraId="1F6B62D6"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English:</w:t>
            </w:r>
            <w:r w:rsidRPr="00A63F74">
              <w:rPr>
                <w:rFonts w:ascii="Times New Roman" w:eastAsia="Times New Roman" w:hAnsi="Times New Roman" w:cs="Times New Roman"/>
                <w:sz w:val="24"/>
                <w:szCs w:val="24"/>
              </w:rPr>
              <w:t xml:space="preserve"> 9.C, 10.C, 11.C, 12.C</w:t>
            </w:r>
          </w:p>
          <w:p w14:paraId="75BB7FE2" w14:textId="77777777" w:rsidR="00A63F74" w:rsidRPr="00A63F74" w:rsidRDefault="00A63F74" w:rsidP="00A63F74">
            <w:pPr>
              <w:rPr>
                <w:rFonts w:ascii="Times New Roman" w:eastAsia="Times New Roman" w:hAnsi="Times New Roman" w:cs="Times New Roman"/>
                <w:sz w:val="24"/>
                <w:szCs w:val="24"/>
              </w:rPr>
            </w:pPr>
          </w:p>
          <w:p w14:paraId="4871DDB4" w14:textId="352600A1" w:rsidR="00A63F74" w:rsidRPr="00A63F74" w:rsidRDefault="00A63F74" w:rsidP="00A63F74">
            <w:pPr>
              <w:tabs>
                <w:tab w:val="left" w:pos="1627"/>
              </w:tabs>
              <w:rPr>
                <w:rFonts w:ascii="Times New Roman" w:eastAsia="Times New Roman" w:hAnsi="Times New Roman" w:cs="Times New Roman"/>
                <w:b/>
                <w:bCs/>
                <w:sz w:val="24"/>
                <w:szCs w:val="24"/>
              </w:rPr>
            </w:pPr>
            <w:r w:rsidRPr="00A63F74">
              <w:rPr>
                <w:rFonts w:ascii="Times New Roman" w:eastAsia="Times New Roman" w:hAnsi="Times New Roman" w:cs="Times New Roman"/>
                <w:b/>
                <w:bCs/>
                <w:sz w:val="24"/>
                <w:szCs w:val="24"/>
              </w:rPr>
              <w:t>History and Social Science</w:t>
            </w:r>
            <w:r w:rsidRPr="00A63F74">
              <w:rPr>
                <w:rFonts w:ascii="Times New Roman" w:eastAsia="Times New Roman" w:hAnsi="Times New Roman" w:cs="Times New Roman"/>
                <w:sz w:val="24"/>
                <w:szCs w:val="24"/>
              </w:rPr>
              <w:t>: Skills GOVT, GOVT.5, Skills VUS, Skills WHI, Skills WHII</w:t>
            </w:r>
          </w:p>
        </w:tc>
        <w:tc>
          <w:tcPr>
            <w:tcW w:w="625" w:type="pct"/>
          </w:tcPr>
          <w:p w14:paraId="53532D3D"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tcPr>
          <w:p w14:paraId="38FB57C0"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201B8C2C" w14:textId="77777777" w:rsidTr="00A63F74">
        <w:tc>
          <w:tcPr>
            <w:tcW w:w="191" w:type="pct"/>
          </w:tcPr>
          <w:p w14:paraId="5A26FEC7" w14:textId="0DF30053"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5</w:t>
            </w:r>
          </w:p>
        </w:tc>
        <w:tc>
          <w:tcPr>
            <w:tcW w:w="529" w:type="pct"/>
            <w:tcMar>
              <w:top w:w="43" w:type="dxa"/>
              <w:left w:w="115" w:type="dxa"/>
              <w:bottom w:w="43" w:type="dxa"/>
              <w:right w:w="115" w:type="dxa"/>
            </w:tcMar>
          </w:tcPr>
          <w:p w14:paraId="250910A1" w14:textId="3E602FD8"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Demonstrate work ethic.</w:t>
            </w:r>
          </w:p>
        </w:tc>
        <w:tc>
          <w:tcPr>
            <w:tcW w:w="1130" w:type="pct"/>
          </w:tcPr>
          <w:p w14:paraId="0B183415" w14:textId="77777777" w:rsidR="00A63F74" w:rsidRPr="00A63F74" w:rsidRDefault="00A63F74" w:rsidP="00A63F74">
            <w:pPr>
              <w:shd w:val="clear" w:color="auto" w:fill="FFFFFF"/>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Demonstration includes</w:t>
            </w:r>
          </w:p>
          <w:p w14:paraId="3A92CF76"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defining </w:t>
            </w:r>
            <w:r w:rsidRPr="00A63F74">
              <w:rPr>
                <w:rFonts w:ascii="Times New Roman" w:eastAsia="Times New Roman" w:hAnsi="Times New Roman" w:cs="Times New Roman"/>
                <w:i/>
                <w:iCs/>
                <w:sz w:val="24"/>
                <w:szCs w:val="24"/>
              </w:rPr>
              <w:t xml:space="preserve">work </w:t>
            </w:r>
            <w:proofErr w:type="gramStart"/>
            <w:r w:rsidRPr="00A63F74">
              <w:rPr>
                <w:rFonts w:ascii="Times New Roman" w:eastAsia="Times New Roman" w:hAnsi="Times New Roman" w:cs="Times New Roman"/>
                <w:i/>
                <w:iCs/>
                <w:sz w:val="24"/>
                <w:szCs w:val="24"/>
              </w:rPr>
              <w:t>ethic</w:t>
            </w:r>
            <w:proofErr w:type="gramEnd"/>
          </w:p>
          <w:p w14:paraId="2D2DC6CC"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recognizing the importance of having a strong work ethic</w:t>
            </w:r>
          </w:p>
          <w:p w14:paraId="50304D49"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demonstrating diligence (e.g., working with persistence to accomplish a task)</w:t>
            </w:r>
          </w:p>
          <w:p w14:paraId="6811C6CE"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maintaining dependability (e.g., being reliable)</w:t>
            </w:r>
          </w:p>
          <w:p w14:paraId="5C6E5919" w14:textId="77777777"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accounting for one’s decisions and actions</w:t>
            </w:r>
          </w:p>
          <w:p w14:paraId="67CFBF63" w14:textId="19636B63"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a</w:t>
            </w:r>
            <w:r w:rsidRPr="00A63F74">
              <w:rPr>
                <w:rFonts w:ascii="Times New Roman" w:eastAsia="Times New Roman" w:hAnsi="Times New Roman" w:cs="Times New Roman"/>
                <w:sz w:val="24"/>
                <w:szCs w:val="24"/>
              </w:rPr>
              <w:t>ccepting the consequences of decisions and actions.</w:t>
            </w:r>
          </w:p>
        </w:tc>
        <w:tc>
          <w:tcPr>
            <w:tcW w:w="1347" w:type="pct"/>
          </w:tcPr>
          <w:p w14:paraId="2BB055BA"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is the difference between responsibility and accountability?</w:t>
            </w:r>
          </w:p>
          <w:p w14:paraId="26D583C8"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are the consequences of not being prepared for a school or workplace assignment?</w:t>
            </w:r>
          </w:p>
          <w:p w14:paraId="682D66DF"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What are some examples of positive work </w:t>
            </w:r>
            <w:proofErr w:type="gramStart"/>
            <w:r w:rsidRPr="00A63F74">
              <w:rPr>
                <w:rFonts w:ascii="Times New Roman" w:eastAsia="Times New Roman" w:hAnsi="Times New Roman" w:cs="Times New Roman"/>
                <w:sz w:val="24"/>
                <w:szCs w:val="24"/>
              </w:rPr>
              <w:t>ethic</w:t>
            </w:r>
            <w:proofErr w:type="gramEnd"/>
            <w:r w:rsidRPr="00A63F74">
              <w:rPr>
                <w:rFonts w:ascii="Times New Roman" w:eastAsia="Times New Roman" w:hAnsi="Times New Roman" w:cs="Times New Roman"/>
                <w:sz w:val="24"/>
                <w:szCs w:val="24"/>
              </w:rPr>
              <w:t>?</w:t>
            </w:r>
          </w:p>
          <w:p w14:paraId="76209CB7" w14:textId="77777777"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Why is a positive work ethic valued by teachers and employers?</w:t>
            </w:r>
          </w:p>
          <w:p w14:paraId="27EE1D12" w14:textId="379BFC08"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What are the consequences of having a poor work ethic?</w:t>
            </w:r>
          </w:p>
        </w:tc>
        <w:tc>
          <w:tcPr>
            <w:tcW w:w="602" w:type="pct"/>
          </w:tcPr>
          <w:p w14:paraId="4DB98BFC"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English:</w:t>
            </w:r>
            <w:r w:rsidRPr="00A63F74">
              <w:rPr>
                <w:rFonts w:ascii="Times New Roman" w:eastAsia="Times New Roman" w:hAnsi="Times New Roman" w:cs="Times New Roman"/>
                <w:sz w:val="24"/>
                <w:szCs w:val="24"/>
              </w:rPr>
              <w:t xml:space="preserve"> 9.C, 10.C, 11.C, 12.C</w:t>
            </w:r>
          </w:p>
          <w:p w14:paraId="623C1677" w14:textId="77777777" w:rsidR="00A63F74" w:rsidRPr="00A63F74" w:rsidRDefault="00A63F74" w:rsidP="00A63F74">
            <w:pPr>
              <w:rPr>
                <w:rFonts w:ascii="Times New Roman" w:eastAsia="Times New Roman" w:hAnsi="Times New Roman" w:cs="Times New Roman"/>
                <w:sz w:val="24"/>
                <w:szCs w:val="24"/>
              </w:rPr>
            </w:pPr>
          </w:p>
          <w:p w14:paraId="3636BDDB"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History and Social Science:</w:t>
            </w:r>
            <w:r w:rsidRPr="00A63F74">
              <w:rPr>
                <w:rFonts w:ascii="Times New Roman" w:eastAsia="Times New Roman" w:hAnsi="Times New Roman" w:cs="Times New Roman"/>
                <w:sz w:val="24"/>
                <w:szCs w:val="24"/>
              </w:rPr>
              <w:t xml:space="preserve"> Skills GOVT, GOVT.5, Skills VUS, Skills WHI, Skills WHII</w:t>
            </w:r>
          </w:p>
          <w:p w14:paraId="6D1E403D" w14:textId="77777777" w:rsidR="00A63F74" w:rsidRPr="00A63F74" w:rsidRDefault="00A63F74" w:rsidP="00A63F74">
            <w:pPr>
              <w:rPr>
                <w:rFonts w:ascii="Times New Roman" w:eastAsia="Times New Roman" w:hAnsi="Times New Roman" w:cs="Times New Roman"/>
                <w:sz w:val="24"/>
                <w:szCs w:val="24"/>
              </w:rPr>
            </w:pPr>
          </w:p>
          <w:p w14:paraId="74DE08CA"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25" w:type="pct"/>
          </w:tcPr>
          <w:p w14:paraId="050411A4"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tcPr>
          <w:p w14:paraId="0825758E"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5950F51A" w14:textId="77777777" w:rsidTr="00A63F74">
        <w:tc>
          <w:tcPr>
            <w:tcW w:w="191" w:type="pct"/>
            <w:shd w:val="clear" w:color="auto" w:fill="D0CECE" w:themeFill="background2" w:themeFillShade="E6"/>
          </w:tcPr>
          <w:p w14:paraId="5BDD47AE" w14:textId="77777777"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p>
        </w:tc>
        <w:tc>
          <w:tcPr>
            <w:tcW w:w="529" w:type="pct"/>
            <w:shd w:val="clear" w:color="auto" w:fill="D0CECE" w:themeFill="background2" w:themeFillShade="E6"/>
            <w:tcMar>
              <w:top w:w="43" w:type="dxa"/>
              <w:left w:w="115" w:type="dxa"/>
              <w:bottom w:w="43" w:type="dxa"/>
              <w:right w:w="115" w:type="dxa"/>
            </w:tcMar>
          </w:tcPr>
          <w:p w14:paraId="5313B3EE" w14:textId="3C936184"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hAnsi="Times New Roman" w:cs="Times New Roman"/>
                <w:b/>
                <w:bCs/>
                <w:sz w:val="24"/>
                <w:szCs w:val="24"/>
              </w:rPr>
              <w:t>Demonstrating Interpersonal Skills</w:t>
            </w:r>
          </w:p>
        </w:tc>
        <w:tc>
          <w:tcPr>
            <w:tcW w:w="1130" w:type="pct"/>
            <w:shd w:val="clear" w:color="auto" w:fill="D0CECE" w:themeFill="background2" w:themeFillShade="E6"/>
          </w:tcPr>
          <w:p w14:paraId="35EA8382" w14:textId="77777777"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p>
        </w:tc>
        <w:tc>
          <w:tcPr>
            <w:tcW w:w="1347" w:type="pct"/>
            <w:shd w:val="clear" w:color="auto" w:fill="D0CECE" w:themeFill="background2" w:themeFillShade="E6"/>
          </w:tcPr>
          <w:p w14:paraId="00C3E819"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02" w:type="pct"/>
            <w:shd w:val="clear" w:color="auto" w:fill="D0CECE" w:themeFill="background2" w:themeFillShade="E6"/>
          </w:tcPr>
          <w:p w14:paraId="76ABC0B3"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25" w:type="pct"/>
            <w:shd w:val="clear" w:color="auto" w:fill="D0CECE" w:themeFill="background2" w:themeFillShade="E6"/>
          </w:tcPr>
          <w:p w14:paraId="360C8705"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shd w:val="clear" w:color="auto" w:fill="D0CECE" w:themeFill="background2" w:themeFillShade="E6"/>
          </w:tcPr>
          <w:p w14:paraId="19A490BA"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2C21C3FE" w14:textId="77777777" w:rsidTr="00A63F74">
        <w:tc>
          <w:tcPr>
            <w:tcW w:w="191" w:type="pct"/>
          </w:tcPr>
          <w:p w14:paraId="11D7D5DE" w14:textId="7D10DA71"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6</w:t>
            </w:r>
          </w:p>
        </w:tc>
        <w:tc>
          <w:tcPr>
            <w:tcW w:w="529" w:type="pct"/>
            <w:tcMar>
              <w:top w:w="43" w:type="dxa"/>
              <w:left w:w="115" w:type="dxa"/>
              <w:bottom w:w="43" w:type="dxa"/>
              <w:right w:w="115" w:type="dxa"/>
            </w:tcMar>
          </w:tcPr>
          <w:p w14:paraId="20345CF3" w14:textId="0A992AEC"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Demonstrate conflict-resolution skills.</w:t>
            </w:r>
          </w:p>
        </w:tc>
        <w:tc>
          <w:tcPr>
            <w:tcW w:w="1130" w:type="pct"/>
          </w:tcPr>
          <w:p w14:paraId="13DE8BB4" w14:textId="31105B9A"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hAnsi="Times New Roman" w:cs="Times New Roman"/>
                <w:sz w:val="24"/>
                <w:szCs w:val="24"/>
                <w:shd w:val="clear" w:color="auto" w:fill="FFFFFF"/>
              </w:rPr>
              <w:t>Demonstration includes negotiating diplomatic solutions to interpersonal and workplace issues (e.g., due to personality, culture, work style, or performance).</w:t>
            </w:r>
          </w:p>
        </w:tc>
        <w:tc>
          <w:tcPr>
            <w:tcW w:w="1347" w:type="pct"/>
          </w:tcPr>
          <w:p w14:paraId="5B9701CE"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is an example of an appropriate approach to address a workplace conflict?</w:t>
            </w:r>
          </w:p>
          <w:p w14:paraId="4B2D1407"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factors should one take into consideration when determining the best approach to resolve an interpersonal or workplace conflict?</w:t>
            </w:r>
          </w:p>
          <w:p w14:paraId="1B66225E"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How can one maintain a good working relationship with a colleague one does not like?</w:t>
            </w:r>
          </w:p>
          <w:p w14:paraId="4A53B8E9" w14:textId="77777777"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How might one approach a supervisor with whom one disagrees?</w:t>
            </w:r>
          </w:p>
          <w:p w14:paraId="5BA23F6C" w14:textId="54BF4F58"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How do personality issues affect workflow?</w:t>
            </w:r>
          </w:p>
        </w:tc>
        <w:tc>
          <w:tcPr>
            <w:tcW w:w="602" w:type="pct"/>
          </w:tcPr>
          <w:p w14:paraId="562919D1"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lastRenderedPageBreak/>
              <w:t>English:</w:t>
            </w:r>
            <w:r w:rsidRPr="00A63F74">
              <w:rPr>
                <w:rFonts w:ascii="Times New Roman" w:eastAsia="Times New Roman" w:hAnsi="Times New Roman" w:cs="Times New Roman"/>
                <w:sz w:val="24"/>
                <w:szCs w:val="24"/>
              </w:rPr>
              <w:t xml:space="preserve"> 9.C, 10.C, 11.C, 12.C</w:t>
            </w:r>
          </w:p>
          <w:p w14:paraId="01D0523A" w14:textId="77777777" w:rsidR="00A63F74" w:rsidRPr="00A63F74" w:rsidRDefault="00A63F74" w:rsidP="00A63F74">
            <w:pPr>
              <w:rPr>
                <w:rFonts w:ascii="Times New Roman" w:eastAsia="Times New Roman" w:hAnsi="Times New Roman" w:cs="Times New Roman"/>
                <w:sz w:val="24"/>
                <w:szCs w:val="24"/>
              </w:rPr>
            </w:pPr>
          </w:p>
          <w:p w14:paraId="7A67F390" w14:textId="2FEF32BE" w:rsidR="00A63F74" w:rsidRPr="00A63F74" w:rsidRDefault="00A63F74" w:rsidP="00A63F74">
            <w:pPr>
              <w:tabs>
                <w:tab w:val="left" w:pos="1627"/>
              </w:tabs>
              <w:rPr>
                <w:rFonts w:ascii="Times New Roman" w:eastAsia="Times New Roman" w:hAnsi="Times New Roman" w:cs="Times New Roman"/>
                <w:b/>
                <w:bCs/>
                <w:sz w:val="24"/>
                <w:szCs w:val="24"/>
              </w:rPr>
            </w:pPr>
            <w:r w:rsidRPr="00A63F74">
              <w:rPr>
                <w:rFonts w:ascii="Times New Roman" w:eastAsia="Times New Roman" w:hAnsi="Times New Roman" w:cs="Times New Roman"/>
                <w:b/>
                <w:bCs/>
                <w:sz w:val="24"/>
                <w:szCs w:val="24"/>
              </w:rPr>
              <w:t>History and Social Science:</w:t>
            </w:r>
            <w:r w:rsidRPr="00A63F74">
              <w:rPr>
                <w:rFonts w:ascii="Times New Roman" w:eastAsia="Times New Roman" w:hAnsi="Times New Roman" w:cs="Times New Roman"/>
                <w:sz w:val="24"/>
                <w:szCs w:val="24"/>
              </w:rPr>
              <w:t xml:space="preserve"> Skills GOVT, Skills VUS</w:t>
            </w:r>
          </w:p>
        </w:tc>
        <w:tc>
          <w:tcPr>
            <w:tcW w:w="625" w:type="pct"/>
          </w:tcPr>
          <w:p w14:paraId="00F7D9A5"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tcPr>
          <w:p w14:paraId="3F654C02"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0A1CE103" w14:textId="77777777" w:rsidTr="00A63F74">
        <w:tc>
          <w:tcPr>
            <w:tcW w:w="191" w:type="pct"/>
          </w:tcPr>
          <w:p w14:paraId="2668AF5B" w14:textId="067A7B4C"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7</w:t>
            </w:r>
          </w:p>
        </w:tc>
        <w:tc>
          <w:tcPr>
            <w:tcW w:w="529" w:type="pct"/>
            <w:tcMar>
              <w:top w:w="43" w:type="dxa"/>
              <w:left w:w="115" w:type="dxa"/>
              <w:bottom w:w="43" w:type="dxa"/>
              <w:right w:w="115" w:type="dxa"/>
            </w:tcMar>
          </w:tcPr>
          <w:p w14:paraId="191C05DC" w14:textId="23D8B5AE"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Demonstrate listening and speaking skills.</w:t>
            </w:r>
          </w:p>
        </w:tc>
        <w:tc>
          <w:tcPr>
            <w:tcW w:w="1130" w:type="pct"/>
          </w:tcPr>
          <w:p w14:paraId="4BBE87FC" w14:textId="77777777" w:rsidR="00A63F74" w:rsidRPr="00A63F74" w:rsidRDefault="00A63F74" w:rsidP="00A63F74">
            <w:pPr>
              <w:shd w:val="clear" w:color="auto" w:fill="FFFFFF"/>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Demonstration includes</w:t>
            </w:r>
          </w:p>
          <w:p w14:paraId="6773BC17"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defining </w:t>
            </w:r>
            <w:r w:rsidRPr="00A63F74">
              <w:rPr>
                <w:rFonts w:ascii="Times New Roman" w:eastAsia="Times New Roman" w:hAnsi="Times New Roman" w:cs="Times New Roman"/>
                <w:i/>
                <w:iCs/>
                <w:sz w:val="24"/>
                <w:szCs w:val="24"/>
              </w:rPr>
              <w:t>nonverbal cues</w:t>
            </w:r>
          </w:p>
          <w:p w14:paraId="5E03AD9F"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employing active listening techniques (e.g., asking clarifying questions, paraphrasing what was said)</w:t>
            </w:r>
          </w:p>
          <w:p w14:paraId="17F69292" w14:textId="77777777"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exhibiting public speaking skills (e.g., making presentations)</w:t>
            </w:r>
          </w:p>
          <w:p w14:paraId="63198D8E" w14:textId="26474A35"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articulating ideas in a manner appropriate to the setting and audience (e.g., considering the chosen communication method and audience’s level of knowledge).</w:t>
            </w:r>
          </w:p>
        </w:tc>
        <w:tc>
          <w:tcPr>
            <w:tcW w:w="1347" w:type="pct"/>
          </w:tcPr>
          <w:p w14:paraId="739DDE91"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Why is it important to use active listening techniques?</w:t>
            </w:r>
          </w:p>
          <w:p w14:paraId="0A70490E"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is paraphrasing? How can paraphrasing help achieve clarity?</w:t>
            </w:r>
          </w:p>
          <w:p w14:paraId="407A754A" w14:textId="77777777"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What are some ways that one can improve public speaking skills?</w:t>
            </w:r>
          </w:p>
          <w:p w14:paraId="6658691C" w14:textId="63D6BF6C"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Why is it important to know one’s audience when delivering a presentation?</w:t>
            </w:r>
          </w:p>
        </w:tc>
        <w:tc>
          <w:tcPr>
            <w:tcW w:w="602" w:type="pct"/>
          </w:tcPr>
          <w:p w14:paraId="10FCB169"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English:</w:t>
            </w:r>
            <w:r w:rsidRPr="00A63F74">
              <w:rPr>
                <w:rFonts w:ascii="Times New Roman" w:eastAsia="Times New Roman" w:hAnsi="Times New Roman" w:cs="Times New Roman"/>
                <w:sz w:val="24"/>
                <w:szCs w:val="24"/>
              </w:rPr>
              <w:t xml:space="preserve"> 9.C, 10.C, 11.C, 12.C</w:t>
            </w:r>
          </w:p>
          <w:p w14:paraId="492EB640" w14:textId="77777777" w:rsidR="00A63F74" w:rsidRPr="00A63F74" w:rsidRDefault="00A63F74" w:rsidP="00A63F74">
            <w:pPr>
              <w:rPr>
                <w:rFonts w:ascii="Times New Roman" w:eastAsia="Times New Roman" w:hAnsi="Times New Roman" w:cs="Times New Roman"/>
                <w:sz w:val="24"/>
                <w:szCs w:val="24"/>
              </w:rPr>
            </w:pPr>
          </w:p>
          <w:p w14:paraId="68C53FEB" w14:textId="20129C6E" w:rsidR="00A63F74" w:rsidRPr="00A63F74" w:rsidRDefault="00A63F74" w:rsidP="00A63F74">
            <w:pPr>
              <w:tabs>
                <w:tab w:val="left" w:pos="1627"/>
              </w:tabs>
              <w:rPr>
                <w:rFonts w:ascii="Times New Roman" w:eastAsia="Times New Roman" w:hAnsi="Times New Roman" w:cs="Times New Roman"/>
                <w:b/>
                <w:bCs/>
                <w:sz w:val="24"/>
                <w:szCs w:val="24"/>
              </w:rPr>
            </w:pPr>
            <w:r w:rsidRPr="00A63F74">
              <w:rPr>
                <w:rFonts w:ascii="Times New Roman" w:eastAsia="Times New Roman" w:hAnsi="Times New Roman" w:cs="Times New Roman"/>
                <w:b/>
                <w:bCs/>
                <w:sz w:val="24"/>
                <w:szCs w:val="24"/>
              </w:rPr>
              <w:t>History and Social Science:</w:t>
            </w:r>
            <w:r w:rsidRPr="00A63F74">
              <w:rPr>
                <w:rFonts w:ascii="Times New Roman" w:eastAsia="Times New Roman" w:hAnsi="Times New Roman" w:cs="Times New Roman"/>
                <w:sz w:val="24"/>
                <w:szCs w:val="24"/>
              </w:rPr>
              <w:t xml:space="preserve"> Skills GOVT, Skills VUS, Skills WHI, Skills WHII</w:t>
            </w:r>
          </w:p>
        </w:tc>
        <w:tc>
          <w:tcPr>
            <w:tcW w:w="625" w:type="pct"/>
          </w:tcPr>
          <w:p w14:paraId="72321806"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tcPr>
          <w:p w14:paraId="06D08F7A"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69DFE7EB" w14:textId="77777777" w:rsidTr="00A63F74">
        <w:tc>
          <w:tcPr>
            <w:tcW w:w="191" w:type="pct"/>
          </w:tcPr>
          <w:p w14:paraId="10F0F195" w14:textId="0507E003"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8</w:t>
            </w:r>
          </w:p>
        </w:tc>
        <w:tc>
          <w:tcPr>
            <w:tcW w:w="529" w:type="pct"/>
            <w:tcMar>
              <w:top w:w="43" w:type="dxa"/>
              <w:left w:w="115" w:type="dxa"/>
              <w:bottom w:w="43" w:type="dxa"/>
              <w:right w:w="115" w:type="dxa"/>
            </w:tcMar>
          </w:tcPr>
          <w:p w14:paraId="06708B2B" w14:textId="1A298179"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Demonstrate respect for diversity.</w:t>
            </w:r>
          </w:p>
        </w:tc>
        <w:tc>
          <w:tcPr>
            <w:tcW w:w="1130" w:type="pct"/>
          </w:tcPr>
          <w:p w14:paraId="4558C324" w14:textId="77777777" w:rsidR="00A63F74" w:rsidRPr="00A63F74" w:rsidRDefault="00A63F74" w:rsidP="00A63F74">
            <w:pPr>
              <w:shd w:val="clear" w:color="auto" w:fill="FFFFFF"/>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Demonstration includes</w:t>
            </w:r>
          </w:p>
          <w:p w14:paraId="79432127"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defining </w:t>
            </w:r>
            <w:r w:rsidRPr="00A63F74">
              <w:rPr>
                <w:rFonts w:ascii="Times New Roman" w:eastAsia="Times New Roman" w:hAnsi="Times New Roman" w:cs="Times New Roman"/>
                <w:i/>
                <w:iCs/>
                <w:sz w:val="24"/>
                <w:szCs w:val="24"/>
              </w:rPr>
              <w:t>diversity </w:t>
            </w:r>
            <w:r w:rsidRPr="00A63F74">
              <w:rPr>
                <w:rFonts w:ascii="Times New Roman" w:eastAsia="Times New Roman" w:hAnsi="Times New Roman" w:cs="Times New Roman"/>
                <w:sz w:val="24"/>
                <w:szCs w:val="24"/>
              </w:rPr>
              <w:t>and discussing its importance</w:t>
            </w:r>
          </w:p>
          <w:p w14:paraId="1F5BD6A5"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identifying individual differences (e.g., age, gender, ethnicity, culture, race, viewpoints, socioeconomic status, and ability)</w:t>
            </w:r>
          </w:p>
          <w:p w14:paraId="21464CFD"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showing respect for and valuing individual differences in the workplace</w:t>
            </w:r>
          </w:p>
          <w:p w14:paraId="7FD2E5CC" w14:textId="77777777"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being self-aware and mindful of one’s own bias</w:t>
            </w:r>
          </w:p>
          <w:p w14:paraId="2697A047" w14:textId="526B7777"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collaborating with people of diverse backgrounds, viewpoints, and experiences.</w:t>
            </w:r>
          </w:p>
        </w:tc>
        <w:tc>
          <w:tcPr>
            <w:tcW w:w="1347" w:type="pct"/>
          </w:tcPr>
          <w:p w14:paraId="61350787"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What is </w:t>
            </w:r>
            <w:r w:rsidRPr="00A63F74">
              <w:rPr>
                <w:rFonts w:ascii="Times New Roman" w:eastAsia="Times New Roman" w:hAnsi="Times New Roman" w:cs="Times New Roman"/>
                <w:i/>
                <w:iCs/>
                <w:sz w:val="24"/>
                <w:szCs w:val="24"/>
              </w:rPr>
              <w:t>bias</w:t>
            </w:r>
            <w:r w:rsidRPr="00A63F74">
              <w:rPr>
                <w:rFonts w:ascii="Times New Roman" w:eastAsia="Times New Roman" w:hAnsi="Times New Roman" w:cs="Times New Roman"/>
                <w:sz w:val="24"/>
                <w:szCs w:val="24"/>
              </w:rPr>
              <w:t>? What are different forms of workplace bias?</w:t>
            </w:r>
          </w:p>
          <w:p w14:paraId="4A6EB35D"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is the difference between sympathy and empathy?</w:t>
            </w:r>
          </w:p>
          <w:p w14:paraId="13E3D127"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is having respect for diversity different from being aware of diversity?</w:t>
            </w:r>
          </w:p>
          <w:p w14:paraId="25DB7AE5"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does one bridge generation gaps in the workplace?</w:t>
            </w:r>
          </w:p>
          <w:p w14:paraId="2504E244" w14:textId="77777777"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Why is collaboration with people of diverse backgrounds, viewpoints, and experiences important?</w:t>
            </w:r>
          </w:p>
          <w:p w14:paraId="21EC8B5A" w14:textId="58FE0B50"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What are the benefits of having diversity in the workplace? What are the consequences of a lack of diversity in the workplace?</w:t>
            </w:r>
          </w:p>
        </w:tc>
        <w:tc>
          <w:tcPr>
            <w:tcW w:w="602" w:type="pct"/>
          </w:tcPr>
          <w:p w14:paraId="18A7E4FC"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English:</w:t>
            </w:r>
            <w:r w:rsidRPr="00A63F74">
              <w:rPr>
                <w:rFonts w:ascii="Times New Roman" w:eastAsia="Times New Roman" w:hAnsi="Times New Roman" w:cs="Times New Roman"/>
                <w:sz w:val="24"/>
                <w:szCs w:val="24"/>
              </w:rPr>
              <w:t xml:space="preserve"> 9.C, 10.C, 11.C, 12.C</w:t>
            </w:r>
          </w:p>
          <w:p w14:paraId="7C084D58" w14:textId="77777777" w:rsidR="00A63F74" w:rsidRPr="00A63F74" w:rsidRDefault="00A63F74" w:rsidP="00A63F74">
            <w:pPr>
              <w:rPr>
                <w:rFonts w:ascii="Times New Roman" w:eastAsia="Times New Roman" w:hAnsi="Times New Roman" w:cs="Times New Roman"/>
                <w:sz w:val="24"/>
                <w:szCs w:val="24"/>
              </w:rPr>
            </w:pPr>
          </w:p>
          <w:p w14:paraId="0AAAC115" w14:textId="658C12D7" w:rsidR="00A63F74" w:rsidRPr="00A63F74" w:rsidRDefault="00A63F74" w:rsidP="00A63F74">
            <w:pPr>
              <w:tabs>
                <w:tab w:val="left" w:pos="1627"/>
              </w:tabs>
              <w:rPr>
                <w:rFonts w:ascii="Times New Roman" w:eastAsia="Times New Roman" w:hAnsi="Times New Roman" w:cs="Times New Roman"/>
                <w:b/>
                <w:bCs/>
                <w:sz w:val="24"/>
                <w:szCs w:val="24"/>
              </w:rPr>
            </w:pPr>
            <w:r w:rsidRPr="00A63F74">
              <w:rPr>
                <w:rFonts w:ascii="Times New Roman" w:eastAsia="Times New Roman" w:hAnsi="Times New Roman" w:cs="Times New Roman"/>
                <w:b/>
                <w:bCs/>
                <w:sz w:val="24"/>
                <w:szCs w:val="24"/>
              </w:rPr>
              <w:t>History and Social Science:</w:t>
            </w:r>
            <w:r w:rsidRPr="00A63F74">
              <w:rPr>
                <w:rFonts w:ascii="Times New Roman" w:eastAsia="Times New Roman" w:hAnsi="Times New Roman" w:cs="Times New Roman"/>
                <w:sz w:val="24"/>
                <w:szCs w:val="24"/>
              </w:rPr>
              <w:t xml:space="preserve"> Skills GOVT, GOVT.5, Skills VUS, VUS.16, Skills WHI, Skills WHII</w:t>
            </w:r>
          </w:p>
        </w:tc>
        <w:tc>
          <w:tcPr>
            <w:tcW w:w="625" w:type="pct"/>
          </w:tcPr>
          <w:p w14:paraId="53BDFDBF"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tcPr>
          <w:p w14:paraId="3ABC6E4A"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11A6538A" w14:textId="77777777" w:rsidTr="00A63F74">
        <w:tc>
          <w:tcPr>
            <w:tcW w:w="191" w:type="pct"/>
          </w:tcPr>
          <w:p w14:paraId="4DD116CF" w14:textId="49BBB545"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lastRenderedPageBreak/>
              <w:t>9</w:t>
            </w:r>
          </w:p>
        </w:tc>
        <w:tc>
          <w:tcPr>
            <w:tcW w:w="529" w:type="pct"/>
            <w:tcMar>
              <w:top w:w="43" w:type="dxa"/>
              <w:left w:w="115" w:type="dxa"/>
              <w:bottom w:w="43" w:type="dxa"/>
              <w:right w:w="115" w:type="dxa"/>
            </w:tcMar>
          </w:tcPr>
          <w:p w14:paraId="6964E760" w14:textId="4125F8E0"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Demonstrate customer service skills.</w:t>
            </w:r>
          </w:p>
        </w:tc>
        <w:tc>
          <w:tcPr>
            <w:tcW w:w="1130" w:type="pct"/>
          </w:tcPr>
          <w:p w14:paraId="68C976EC" w14:textId="77777777" w:rsidR="00A63F74" w:rsidRPr="00A63F74" w:rsidRDefault="00A63F74" w:rsidP="00A63F74">
            <w:pPr>
              <w:shd w:val="clear" w:color="auto" w:fill="FFFFFF"/>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Demonstration includes</w:t>
            </w:r>
          </w:p>
          <w:p w14:paraId="13E43BDD"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defining </w:t>
            </w:r>
            <w:r w:rsidRPr="00A63F74">
              <w:rPr>
                <w:rFonts w:ascii="Times New Roman" w:eastAsia="Times New Roman" w:hAnsi="Times New Roman" w:cs="Times New Roman"/>
                <w:i/>
                <w:iCs/>
                <w:sz w:val="24"/>
                <w:szCs w:val="24"/>
              </w:rPr>
              <w:t>customer service </w:t>
            </w:r>
            <w:r w:rsidRPr="00A63F74">
              <w:rPr>
                <w:rFonts w:ascii="Times New Roman" w:eastAsia="Times New Roman" w:hAnsi="Times New Roman" w:cs="Times New Roman"/>
                <w:sz w:val="24"/>
                <w:szCs w:val="24"/>
              </w:rPr>
              <w:t>(e.g., </w:t>
            </w:r>
            <w:r w:rsidRPr="00A63F74">
              <w:rPr>
                <w:rFonts w:ascii="Times New Roman" w:eastAsia="Times New Roman" w:hAnsi="Times New Roman" w:cs="Times New Roman"/>
                <w:i/>
                <w:iCs/>
                <w:sz w:val="24"/>
                <w:szCs w:val="24"/>
              </w:rPr>
              <w:t>internal customer service</w:t>
            </w:r>
            <w:r w:rsidRPr="00A63F74">
              <w:rPr>
                <w:rFonts w:ascii="Times New Roman" w:eastAsia="Times New Roman" w:hAnsi="Times New Roman" w:cs="Times New Roman"/>
                <w:sz w:val="24"/>
                <w:szCs w:val="24"/>
              </w:rPr>
              <w:t>; </w:t>
            </w:r>
            <w:r w:rsidRPr="00A63F74">
              <w:rPr>
                <w:rFonts w:ascii="Times New Roman" w:eastAsia="Times New Roman" w:hAnsi="Times New Roman" w:cs="Times New Roman"/>
                <w:i/>
                <w:iCs/>
                <w:sz w:val="24"/>
                <w:szCs w:val="24"/>
              </w:rPr>
              <w:t>external customer service</w:t>
            </w:r>
            <w:r w:rsidRPr="00A63F74">
              <w:rPr>
                <w:rFonts w:ascii="Times New Roman" w:eastAsia="Times New Roman" w:hAnsi="Times New Roman" w:cs="Times New Roman"/>
                <w:sz w:val="24"/>
                <w:szCs w:val="24"/>
              </w:rPr>
              <w:t>)</w:t>
            </w:r>
          </w:p>
          <w:p w14:paraId="35D957FD"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identifying the benefits of providing helpful, courteous, and knowledgeable customer service</w:t>
            </w:r>
          </w:p>
          <w:p w14:paraId="6E11626B"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prioritizing customer service (both within an organization and to external customers and stakeholders)</w:t>
            </w:r>
          </w:p>
          <w:p w14:paraId="468EA1CA" w14:textId="77777777"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anticipating needs of customers and coworkers</w:t>
            </w:r>
          </w:p>
          <w:p w14:paraId="5F0D4875" w14:textId="79E44DEE"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demonstrating how to provide helpful, courteous, and knowledgeable service to address customer and/or coworker needs.</w:t>
            </w:r>
          </w:p>
        </w:tc>
        <w:tc>
          <w:tcPr>
            <w:tcW w:w="1347" w:type="pct"/>
          </w:tcPr>
          <w:p w14:paraId="48684F28"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does internal customer service influence organizational productivity?</w:t>
            </w:r>
          </w:p>
          <w:p w14:paraId="64B18C6B"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is an example of a time when a customer service representative anticipated and addressed a customer’s needs?</w:t>
            </w:r>
          </w:p>
          <w:p w14:paraId="0A64CB60"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Why is it important to receive helpful, courteous, and knowledgeable service?</w:t>
            </w:r>
          </w:p>
          <w:p w14:paraId="0E0A3CA3" w14:textId="77777777"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Why is soliciting feedback important?</w:t>
            </w:r>
          </w:p>
          <w:p w14:paraId="1BA190A4" w14:textId="33A2F7D4"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Why is cultivating relationships important?</w:t>
            </w:r>
          </w:p>
        </w:tc>
        <w:tc>
          <w:tcPr>
            <w:tcW w:w="602" w:type="pct"/>
          </w:tcPr>
          <w:p w14:paraId="2486176D"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English:</w:t>
            </w:r>
            <w:r w:rsidRPr="00A63F74">
              <w:rPr>
                <w:rFonts w:ascii="Times New Roman" w:eastAsia="Times New Roman" w:hAnsi="Times New Roman" w:cs="Times New Roman"/>
                <w:sz w:val="24"/>
                <w:szCs w:val="24"/>
              </w:rPr>
              <w:t xml:space="preserve"> 9.C, 9.DSR, 9.RI, 9.W, 10.C, 10.DSR, 10.RI, 10.W, 11.C, 11.DSR, 11.RI, 11.W, 12.C, 12.DSR, 12.RI, 12.W</w:t>
            </w:r>
          </w:p>
          <w:p w14:paraId="473D68A5" w14:textId="77777777" w:rsidR="00A63F74" w:rsidRPr="00A63F74" w:rsidRDefault="00A63F74" w:rsidP="00A63F74">
            <w:pPr>
              <w:rPr>
                <w:rFonts w:ascii="Times New Roman" w:eastAsia="Times New Roman" w:hAnsi="Times New Roman" w:cs="Times New Roman"/>
                <w:sz w:val="24"/>
                <w:szCs w:val="24"/>
              </w:rPr>
            </w:pPr>
          </w:p>
          <w:p w14:paraId="203698C8" w14:textId="19E456B0" w:rsidR="00A63F74" w:rsidRPr="00A63F74" w:rsidRDefault="00A63F74" w:rsidP="00A63F74">
            <w:pPr>
              <w:tabs>
                <w:tab w:val="left" w:pos="1627"/>
              </w:tabs>
              <w:rPr>
                <w:rFonts w:ascii="Times New Roman" w:eastAsia="Times New Roman" w:hAnsi="Times New Roman" w:cs="Times New Roman"/>
                <w:b/>
                <w:bCs/>
                <w:sz w:val="24"/>
                <w:szCs w:val="24"/>
              </w:rPr>
            </w:pPr>
            <w:r w:rsidRPr="00A63F74">
              <w:rPr>
                <w:rFonts w:ascii="Times New Roman" w:eastAsia="Times New Roman" w:hAnsi="Times New Roman" w:cs="Times New Roman"/>
                <w:b/>
                <w:bCs/>
                <w:sz w:val="24"/>
                <w:szCs w:val="24"/>
              </w:rPr>
              <w:t>History and Social Science:</w:t>
            </w:r>
            <w:r w:rsidRPr="00A63F74">
              <w:rPr>
                <w:rFonts w:ascii="Times New Roman" w:eastAsia="Times New Roman" w:hAnsi="Times New Roman" w:cs="Times New Roman"/>
                <w:sz w:val="24"/>
                <w:szCs w:val="24"/>
              </w:rPr>
              <w:t xml:space="preserve"> Skills GOVT, GOVT.5, Skills VUS, Skills WHI, Skills WHII</w:t>
            </w:r>
          </w:p>
        </w:tc>
        <w:tc>
          <w:tcPr>
            <w:tcW w:w="625" w:type="pct"/>
          </w:tcPr>
          <w:p w14:paraId="698FE2C8"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tcPr>
          <w:p w14:paraId="4FFC005A"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3763CFC5" w14:textId="77777777" w:rsidTr="00A63F74">
        <w:tc>
          <w:tcPr>
            <w:tcW w:w="191" w:type="pct"/>
          </w:tcPr>
          <w:p w14:paraId="34DF9C9E" w14:textId="67DE621F"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10</w:t>
            </w:r>
          </w:p>
        </w:tc>
        <w:tc>
          <w:tcPr>
            <w:tcW w:w="529" w:type="pct"/>
            <w:tcMar>
              <w:top w:w="43" w:type="dxa"/>
              <w:left w:w="115" w:type="dxa"/>
              <w:bottom w:w="43" w:type="dxa"/>
              <w:right w:w="115" w:type="dxa"/>
            </w:tcMar>
          </w:tcPr>
          <w:p w14:paraId="018817D1" w14:textId="59672457"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Collaborate with team members.</w:t>
            </w:r>
          </w:p>
        </w:tc>
        <w:tc>
          <w:tcPr>
            <w:tcW w:w="1130" w:type="pct"/>
          </w:tcPr>
          <w:p w14:paraId="64E9F8B7" w14:textId="77777777" w:rsidR="00A63F74" w:rsidRPr="00A63F74" w:rsidRDefault="00A63F74" w:rsidP="00A63F74">
            <w:pPr>
              <w:shd w:val="clear" w:color="auto" w:fill="FFFFFF"/>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Collaboration should include</w:t>
            </w:r>
          </w:p>
          <w:p w14:paraId="7EF77FE2" w14:textId="77777777" w:rsidR="00A63F74" w:rsidRPr="00A63F74" w:rsidRDefault="00A63F74" w:rsidP="00A63F74">
            <w:pPr>
              <w:pStyle w:val="ListParagraph"/>
              <w:numPr>
                <w:ilvl w:val="0"/>
                <w:numId w:val="80"/>
              </w:numPr>
              <w:suppressAutoHyphens/>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defining </w:t>
            </w:r>
            <w:r w:rsidRPr="00A63F74">
              <w:rPr>
                <w:rFonts w:ascii="Times New Roman" w:eastAsia="Times New Roman" w:hAnsi="Times New Roman" w:cs="Times New Roman"/>
                <w:i/>
                <w:iCs/>
                <w:sz w:val="24"/>
                <w:szCs w:val="24"/>
              </w:rPr>
              <w:t>collaboration </w:t>
            </w:r>
            <w:r w:rsidRPr="00A63F74">
              <w:rPr>
                <w:rFonts w:ascii="Times New Roman" w:eastAsia="Times New Roman" w:hAnsi="Times New Roman" w:cs="Times New Roman"/>
                <w:sz w:val="24"/>
                <w:szCs w:val="24"/>
              </w:rPr>
              <w:t>and </w:t>
            </w:r>
            <w:r w:rsidRPr="00A63F74">
              <w:rPr>
                <w:rFonts w:ascii="Times New Roman" w:eastAsia="Times New Roman" w:hAnsi="Times New Roman" w:cs="Times New Roman"/>
                <w:i/>
                <w:iCs/>
                <w:sz w:val="24"/>
                <w:szCs w:val="24"/>
              </w:rPr>
              <w:t>teamwork</w:t>
            </w:r>
          </w:p>
          <w:p w14:paraId="77F20785"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discussing the benefits of teamwork</w:t>
            </w:r>
          </w:p>
          <w:p w14:paraId="1B17746D"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establishing expectations, roles, and goals</w:t>
            </w:r>
          </w:p>
          <w:p w14:paraId="4E38FA5D" w14:textId="77777777"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contributing to the success of the team by sharing responsibility</w:t>
            </w:r>
          </w:p>
          <w:p w14:paraId="5D066C2A" w14:textId="5C5544B0"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respecting the thoughts, opinions, and contributions of other team members.</w:t>
            </w:r>
          </w:p>
        </w:tc>
        <w:tc>
          <w:tcPr>
            <w:tcW w:w="1347" w:type="pct"/>
          </w:tcPr>
          <w:p w14:paraId="27329F74"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are some benefits of collaborating to accomplish a goal?</w:t>
            </w:r>
          </w:p>
          <w:p w14:paraId="5C1BE222"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expectations and roles might a group set as they begin collaborating?</w:t>
            </w:r>
          </w:p>
          <w:p w14:paraId="34BF06A6"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does sharing responsibility mean?</w:t>
            </w:r>
          </w:p>
          <w:p w14:paraId="5D061D7E"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and when should one appropriately ask for help?</w:t>
            </w:r>
          </w:p>
          <w:p w14:paraId="5A706CC9" w14:textId="6ABFD974"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Why is it important to respect the thoughts, contributions, and opinions of other team members?</w:t>
            </w:r>
          </w:p>
        </w:tc>
        <w:tc>
          <w:tcPr>
            <w:tcW w:w="602" w:type="pct"/>
          </w:tcPr>
          <w:p w14:paraId="03C2918E"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English:</w:t>
            </w:r>
            <w:r w:rsidRPr="00A63F74">
              <w:rPr>
                <w:rFonts w:ascii="Times New Roman" w:eastAsia="Times New Roman" w:hAnsi="Times New Roman" w:cs="Times New Roman"/>
                <w:sz w:val="24"/>
                <w:szCs w:val="24"/>
              </w:rPr>
              <w:t xml:space="preserve"> 9.C, 10.C, 11.C, 12.C</w:t>
            </w:r>
          </w:p>
          <w:p w14:paraId="5A56B88B" w14:textId="77777777" w:rsidR="00A63F74" w:rsidRPr="00A63F74" w:rsidRDefault="00A63F74" w:rsidP="00A63F74">
            <w:pPr>
              <w:rPr>
                <w:rFonts w:ascii="Times New Roman" w:eastAsia="Times New Roman" w:hAnsi="Times New Roman" w:cs="Times New Roman"/>
                <w:sz w:val="24"/>
                <w:szCs w:val="24"/>
              </w:rPr>
            </w:pPr>
          </w:p>
          <w:p w14:paraId="260A450C" w14:textId="4BF2A308" w:rsidR="00A63F74" w:rsidRPr="00A63F74" w:rsidRDefault="00A63F74" w:rsidP="00A63F74">
            <w:pPr>
              <w:tabs>
                <w:tab w:val="left" w:pos="1627"/>
              </w:tabs>
              <w:rPr>
                <w:rFonts w:ascii="Times New Roman" w:eastAsia="Times New Roman" w:hAnsi="Times New Roman" w:cs="Times New Roman"/>
                <w:b/>
                <w:bCs/>
                <w:sz w:val="24"/>
                <w:szCs w:val="24"/>
              </w:rPr>
            </w:pPr>
            <w:r w:rsidRPr="00A63F74">
              <w:rPr>
                <w:rFonts w:ascii="Times New Roman" w:eastAsia="Times New Roman" w:hAnsi="Times New Roman" w:cs="Times New Roman"/>
                <w:b/>
                <w:bCs/>
                <w:sz w:val="24"/>
                <w:szCs w:val="24"/>
              </w:rPr>
              <w:t>History and Social Science:</w:t>
            </w:r>
            <w:r w:rsidRPr="00A63F74">
              <w:rPr>
                <w:rFonts w:ascii="Times New Roman" w:eastAsia="Times New Roman" w:hAnsi="Times New Roman" w:cs="Times New Roman"/>
                <w:sz w:val="24"/>
                <w:szCs w:val="24"/>
              </w:rPr>
              <w:t xml:space="preserve"> Skills GOVT, GOVT.5, Skills VUS, Skills WHI, Skills WHII</w:t>
            </w:r>
          </w:p>
        </w:tc>
        <w:tc>
          <w:tcPr>
            <w:tcW w:w="625" w:type="pct"/>
          </w:tcPr>
          <w:p w14:paraId="730791A8"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tcPr>
          <w:p w14:paraId="046BD1FF"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79DA8D9F" w14:textId="77777777" w:rsidTr="00A63F74">
        <w:tc>
          <w:tcPr>
            <w:tcW w:w="191" w:type="pct"/>
            <w:shd w:val="clear" w:color="auto" w:fill="D0CECE" w:themeFill="background2" w:themeFillShade="E6"/>
          </w:tcPr>
          <w:p w14:paraId="0B2691E2" w14:textId="77777777"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p>
        </w:tc>
        <w:tc>
          <w:tcPr>
            <w:tcW w:w="529" w:type="pct"/>
            <w:shd w:val="clear" w:color="auto" w:fill="D0CECE" w:themeFill="background2" w:themeFillShade="E6"/>
            <w:tcMar>
              <w:top w:w="43" w:type="dxa"/>
              <w:left w:w="115" w:type="dxa"/>
              <w:bottom w:w="43" w:type="dxa"/>
              <w:right w:w="115" w:type="dxa"/>
            </w:tcMar>
          </w:tcPr>
          <w:p w14:paraId="61B7525B" w14:textId="36655162"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hAnsi="Times New Roman" w:cs="Times New Roman"/>
                <w:b/>
                <w:bCs/>
                <w:sz w:val="24"/>
                <w:szCs w:val="24"/>
              </w:rPr>
              <w:t>Demonstrating Professional Competencies</w:t>
            </w:r>
          </w:p>
        </w:tc>
        <w:tc>
          <w:tcPr>
            <w:tcW w:w="1130" w:type="pct"/>
            <w:shd w:val="clear" w:color="auto" w:fill="D0CECE" w:themeFill="background2" w:themeFillShade="E6"/>
          </w:tcPr>
          <w:p w14:paraId="50DF634B" w14:textId="77777777"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p>
        </w:tc>
        <w:tc>
          <w:tcPr>
            <w:tcW w:w="1347" w:type="pct"/>
            <w:shd w:val="clear" w:color="auto" w:fill="D0CECE" w:themeFill="background2" w:themeFillShade="E6"/>
          </w:tcPr>
          <w:p w14:paraId="24F12637"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02" w:type="pct"/>
            <w:shd w:val="clear" w:color="auto" w:fill="D0CECE" w:themeFill="background2" w:themeFillShade="E6"/>
          </w:tcPr>
          <w:p w14:paraId="5253CA05"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25" w:type="pct"/>
            <w:shd w:val="clear" w:color="auto" w:fill="D0CECE" w:themeFill="background2" w:themeFillShade="E6"/>
          </w:tcPr>
          <w:p w14:paraId="737A0AF0"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shd w:val="clear" w:color="auto" w:fill="D0CECE" w:themeFill="background2" w:themeFillShade="E6"/>
          </w:tcPr>
          <w:p w14:paraId="2C029352"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6B1A33E6" w14:textId="77777777" w:rsidTr="00A63F74">
        <w:tc>
          <w:tcPr>
            <w:tcW w:w="191" w:type="pct"/>
          </w:tcPr>
          <w:p w14:paraId="50780EFD" w14:textId="67EFF085"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lastRenderedPageBreak/>
              <w:t>11</w:t>
            </w:r>
          </w:p>
        </w:tc>
        <w:tc>
          <w:tcPr>
            <w:tcW w:w="529" w:type="pct"/>
            <w:tcMar>
              <w:top w:w="43" w:type="dxa"/>
              <w:left w:w="115" w:type="dxa"/>
              <w:bottom w:w="43" w:type="dxa"/>
              <w:right w:w="115" w:type="dxa"/>
            </w:tcMar>
          </w:tcPr>
          <w:p w14:paraId="28E3CE10" w14:textId="7AEB08F0"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Demonstrate big-picture thinking.</w:t>
            </w:r>
          </w:p>
        </w:tc>
        <w:tc>
          <w:tcPr>
            <w:tcW w:w="1130" w:type="pct"/>
          </w:tcPr>
          <w:p w14:paraId="25C2CB3C" w14:textId="77777777" w:rsidR="00A63F74" w:rsidRPr="00A63F74" w:rsidRDefault="00A63F74" w:rsidP="00A63F74">
            <w:pPr>
              <w:shd w:val="clear" w:color="auto" w:fill="FFFFFF"/>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Demonstration includes</w:t>
            </w:r>
          </w:p>
          <w:p w14:paraId="59D10502" w14:textId="77777777"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defining </w:t>
            </w:r>
            <w:r w:rsidRPr="00A63F74">
              <w:rPr>
                <w:rFonts w:ascii="Times New Roman" w:eastAsia="Times New Roman" w:hAnsi="Times New Roman" w:cs="Times New Roman"/>
                <w:i/>
                <w:iCs/>
                <w:sz w:val="24"/>
                <w:szCs w:val="24"/>
              </w:rPr>
              <w:t>big-picture thinking </w:t>
            </w:r>
            <w:r w:rsidRPr="00A63F74">
              <w:rPr>
                <w:rFonts w:ascii="Times New Roman" w:eastAsia="Times New Roman" w:hAnsi="Times New Roman" w:cs="Times New Roman"/>
                <w:sz w:val="24"/>
                <w:szCs w:val="24"/>
              </w:rPr>
              <w:t>as an understanding of one's role in fulfilling the mission of the workplace and a consideration of the social, economic, and environmental effects of one's actions</w:t>
            </w:r>
          </w:p>
          <w:p w14:paraId="46650099" w14:textId="00AF22A7"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identifying the organization’s structure, culture, policies, and procedures, as well as its role and position within the community, industry, and economy.</w:t>
            </w:r>
          </w:p>
        </w:tc>
        <w:tc>
          <w:tcPr>
            <w:tcW w:w="1347" w:type="pct"/>
          </w:tcPr>
          <w:p w14:paraId="064A45CB"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Why is it important to understand where one fits within the family, school, workplace, and the community?</w:t>
            </w:r>
          </w:p>
          <w:p w14:paraId="6A643D7B"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might a person’s actions affect the school, community, and workplace?</w:t>
            </w:r>
          </w:p>
          <w:p w14:paraId="2CFF0B94" w14:textId="77777777"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How do an organization’s vision and mission statements help people understand the organization’s big picture?</w:t>
            </w:r>
          </w:p>
          <w:p w14:paraId="2BD4BDAF" w14:textId="4F6BFCB7"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ow can knowledge of the big picture of an industry help with career planning?</w:t>
            </w:r>
          </w:p>
        </w:tc>
        <w:tc>
          <w:tcPr>
            <w:tcW w:w="602" w:type="pct"/>
          </w:tcPr>
          <w:p w14:paraId="628D289A"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English:</w:t>
            </w:r>
            <w:r w:rsidRPr="00A63F74">
              <w:rPr>
                <w:rFonts w:ascii="Times New Roman" w:eastAsia="Times New Roman" w:hAnsi="Times New Roman" w:cs="Times New Roman"/>
                <w:sz w:val="24"/>
                <w:szCs w:val="24"/>
              </w:rPr>
              <w:t xml:space="preserve"> 9.C, 9.DSR, 9.RI, 10.C, 10.DSR, 10.RI, 11.C, 11.DSR, 11.RI, 12.C, 12.DSR, 12.RI</w:t>
            </w:r>
          </w:p>
          <w:p w14:paraId="5C5B848B" w14:textId="77777777" w:rsidR="00A63F74" w:rsidRPr="00A63F74" w:rsidRDefault="00A63F74" w:rsidP="00A63F74">
            <w:pPr>
              <w:rPr>
                <w:rFonts w:ascii="Times New Roman" w:eastAsia="Times New Roman" w:hAnsi="Times New Roman" w:cs="Times New Roman"/>
                <w:sz w:val="24"/>
                <w:szCs w:val="24"/>
              </w:rPr>
            </w:pPr>
          </w:p>
          <w:p w14:paraId="1B7D9CB9" w14:textId="3DF8B837" w:rsidR="00A63F74" w:rsidRPr="00A63F74" w:rsidRDefault="00A63F74" w:rsidP="00A63F74">
            <w:pPr>
              <w:tabs>
                <w:tab w:val="left" w:pos="1627"/>
              </w:tabs>
              <w:rPr>
                <w:rFonts w:ascii="Times New Roman" w:eastAsia="Times New Roman" w:hAnsi="Times New Roman" w:cs="Times New Roman"/>
                <w:b/>
                <w:bCs/>
                <w:sz w:val="24"/>
                <w:szCs w:val="24"/>
              </w:rPr>
            </w:pPr>
            <w:r w:rsidRPr="00A63F74">
              <w:rPr>
                <w:rFonts w:ascii="Times New Roman" w:eastAsia="Times New Roman" w:hAnsi="Times New Roman" w:cs="Times New Roman"/>
                <w:b/>
                <w:bCs/>
                <w:sz w:val="24"/>
                <w:szCs w:val="24"/>
              </w:rPr>
              <w:t>History and Social Science:</w:t>
            </w:r>
            <w:r w:rsidRPr="00A63F74">
              <w:rPr>
                <w:rFonts w:ascii="Times New Roman" w:eastAsia="Times New Roman" w:hAnsi="Times New Roman" w:cs="Times New Roman"/>
                <w:sz w:val="24"/>
                <w:szCs w:val="24"/>
              </w:rPr>
              <w:t xml:space="preserve"> Skills GOVT, GOVT.14, Skills VUS, Skills WHI, Skills WHII</w:t>
            </w:r>
          </w:p>
        </w:tc>
        <w:tc>
          <w:tcPr>
            <w:tcW w:w="625" w:type="pct"/>
          </w:tcPr>
          <w:p w14:paraId="3CF216E3"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tcPr>
          <w:p w14:paraId="2E64C65A"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39FDA69A" w14:textId="77777777" w:rsidTr="00A63F74">
        <w:tc>
          <w:tcPr>
            <w:tcW w:w="191" w:type="pct"/>
          </w:tcPr>
          <w:p w14:paraId="6745EA26" w14:textId="09BFE928"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12</w:t>
            </w:r>
          </w:p>
        </w:tc>
        <w:tc>
          <w:tcPr>
            <w:tcW w:w="529" w:type="pct"/>
            <w:tcMar>
              <w:top w:w="43" w:type="dxa"/>
              <w:left w:w="115" w:type="dxa"/>
              <w:bottom w:w="43" w:type="dxa"/>
              <w:right w:w="115" w:type="dxa"/>
            </w:tcMar>
          </w:tcPr>
          <w:p w14:paraId="0034ADB8" w14:textId="22604879"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Demonstrate career- and life-management skills.</w:t>
            </w:r>
          </w:p>
        </w:tc>
        <w:tc>
          <w:tcPr>
            <w:tcW w:w="1130" w:type="pct"/>
          </w:tcPr>
          <w:p w14:paraId="62C9127C"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Demonstration includes</w:t>
            </w:r>
          </w:p>
          <w:p w14:paraId="56D718A8"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recognizing the importance of education and career planning (e.g., minimum job qualifications, advancement and professional-development opportunities)</w:t>
            </w:r>
          </w:p>
          <w:p w14:paraId="14D9B74E"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identifying available benefits and professional resources (e.g., labor unions, professional organizations, employee-assistance programs, insurance and retirement benefits)</w:t>
            </w:r>
          </w:p>
          <w:p w14:paraId="456FB014" w14:textId="77777777"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managing personal growth and wellness (e.g., stress management, self-care, financial planning)</w:t>
            </w:r>
          </w:p>
          <w:p w14:paraId="7FF90D42" w14:textId="514454A2"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setting goals (e.g., specific, measurable, attainable, realistic, time-bound [SMART] goals).</w:t>
            </w:r>
          </w:p>
        </w:tc>
        <w:tc>
          <w:tcPr>
            <w:tcW w:w="1347" w:type="pct"/>
          </w:tcPr>
          <w:p w14:paraId="543D897A"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Where can one find entry-level requirements for a specific career?</w:t>
            </w:r>
          </w:p>
          <w:p w14:paraId="57CFE37D"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Why is it important to continuously update a career plan?</w:t>
            </w:r>
          </w:p>
          <w:p w14:paraId="5D5707E7"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is the difference between a short-term and long-term goal?</w:t>
            </w:r>
          </w:p>
          <w:p w14:paraId="693859E0" w14:textId="77777777"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Why is it important to create a personal financial plan?</w:t>
            </w:r>
          </w:p>
          <w:p w14:paraId="107E9DA2" w14:textId="15F1683B"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What resources are available to assist with achieving personal education, career, financial, and health goals?</w:t>
            </w:r>
          </w:p>
        </w:tc>
        <w:tc>
          <w:tcPr>
            <w:tcW w:w="602" w:type="pct"/>
          </w:tcPr>
          <w:p w14:paraId="03E84D2B"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English:</w:t>
            </w:r>
            <w:r w:rsidRPr="00A63F74">
              <w:rPr>
                <w:rFonts w:ascii="Times New Roman" w:eastAsia="Times New Roman" w:hAnsi="Times New Roman" w:cs="Times New Roman"/>
                <w:sz w:val="24"/>
                <w:szCs w:val="24"/>
              </w:rPr>
              <w:t xml:space="preserve"> 9.C, 9.W, 10.C, 10.W, 11.C, 11.W, 12.C, 12.W</w:t>
            </w:r>
          </w:p>
          <w:p w14:paraId="01E5236C" w14:textId="77777777" w:rsidR="00A63F74" w:rsidRPr="00A63F74" w:rsidRDefault="00A63F74" w:rsidP="00A63F74">
            <w:pPr>
              <w:rPr>
                <w:rFonts w:ascii="Times New Roman" w:eastAsia="Times New Roman" w:hAnsi="Times New Roman" w:cs="Times New Roman"/>
                <w:sz w:val="24"/>
                <w:szCs w:val="24"/>
              </w:rPr>
            </w:pPr>
          </w:p>
          <w:p w14:paraId="4E8C8D92"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History and Social Science:</w:t>
            </w:r>
            <w:r w:rsidRPr="00A63F74">
              <w:rPr>
                <w:rFonts w:ascii="Times New Roman" w:eastAsia="Times New Roman" w:hAnsi="Times New Roman" w:cs="Times New Roman"/>
                <w:sz w:val="24"/>
                <w:szCs w:val="24"/>
              </w:rPr>
              <w:t xml:space="preserve"> Skills GOVT, Skills VUS, Skills WHI, Skills WHII</w:t>
            </w:r>
          </w:p>
          <w:p w14:paraId="012001BF" w14:textId="77777777" w:rsidR="00A63F74" w:rsidRPr="00A63F74" w:rsidRDefault="00A63F74" w:rsidP="00A63F74">
            <w:pPr>
              <w:rPr>
                <w:rFonts w:ascii="Times New Roman" w:eastAsia="Times New Roman" w:hAnsi="Times New Roman" w:cs="Times New Roman"/>
                <w:sz w:val="24"/>
                <w:szCs w:val="24"/>
              </w:rPr>
            </w:pPr>
          </w:p>
          <w:p w14:paraId="64720D11"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25" w:type="pct"/>
          </w:tcPr>
          <w:p w14:paraId="066C2E61"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tcPr>
          <w:p w14:paraId="7F3BF39C"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67AB4719" w14:textId="77777777" w:rsidTr="00A63F74">
        <w:tc>
          <w:tcPr>
            <w:tcW w:w="191" w:type="pct"/>
          </w:tcPr>
          <w:p w14:paraId="52ED3065" w14:textId="43EFAF7D"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13</w:t>
            </w:r>
          </w:p>
        </w:tc>
        <w:tc>
          <w:tcPr>
            <w:tcW w:w="529" w:type="pct"/>
            <w:tcMar>
              <w:top w:w="43" w:type="dxa"/>
              <w:left w:w="115" w:type="dxa"/>
              <w:bottom w:w="43" w:type="dxa"/>
              <w:right w:w="115" w:type="dxa"/>
            </w:tcMar>
          </w:tcPr>
          <w:p w14:paraId="70667359" w14:textId="5D2C239A"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 xml:space="preserve">Demonstrate continuous </w:t>
            </w:r>
            <w:r w:rsidRPr="00A63F74">
              <w:rPr>
                <w:rFonts w:ascii="Times New Roman" w:eastAsia="Times New Roman" w:hAnsi="Times New Roman" w:cs="Times New Roman"/>
                <w:sz w:val="24"/>
                <w:szCs w:val="24"/>
              </w:rPr>
              <w:lastRenderedPageBreak/>
              <w:t>learning and adaptability.</w:t>
            </w:r>
          </w:p>
        </w:tc>
        <w:tc>
          <w:tcPr>
            <w:tcW w:w="1130" w:type="pct"/>
          </w:tcPr>
          <w:p w14:paraId="015EC469" w14:textId="77777777" w:rsidR="00A63F74" w:rsidRPr="00A63F74" w:rsidRDefault="00A63F74" w:rsidP="00A63F74">
            <w:pPr>
              <w:shd w:val="clear" w:color="auto" w:fill="FFFFFF"/>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Demonstration includes</w:t>
            </w:r>
          </w:p>
          <w:p w14:paraId="2BA18E1E"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describing the importance of continuous learning</w:t>
            </w:r>
          </w:p>
          <w:p w14:paraId="6FD5E18C"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identifying resources for continuous learning (e.g., publications, trade organizations, professional networking, workshops/classes)</w:t>
            </w:r>
          </w:p>
          <w:p w14:paraId="7B3ABC97"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modifying work performance based on feedback (i.e., being coachable)</w:t>
            </w:r>
          </w:p>
          <w:p w14:paraId="6F763B2F" w14:textId="77777777"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acquiring industry-related professional skills and knowledge (e.g., credentials/certifications)</w:t>
            </w:r>
          </w:p>
          <w:p w14:paraId="25640350" w14:textId="6CD62C81"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adapting to changing job requirements.</w:t>
            </w:r>
          </w:p>
        </w:tc>
        <w:tc>
          <w:tcPr>
            <w:tcW w:w="1347" w:type="pct"/>
          </w:tcPr>
          <w:p w14:paraId="51FE5CFF"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Why is it important to have an open mind and be flexible when confronted with change?</w:t>
            </w:r>
          </w:p>
          <w:p w14:paraId="26427B94"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How does one benefit from constructive feedback?</w:t>
            </w:r>
          </w:p>
          <w:p w14:paraId="5F8BA78B"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strategies are helpful for modifying work performance after receiving feedback?</w:t>
            </w:r>
          </w:p>
          <w:p w14:paraId="3B12E77D" w14:textId="77777777"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 xml:space="preserve">What actions can an employee take to become eligible for promotion </w:t>
            </w:r>
            <w:proofErr w:type="gramStart"/>
            <w:r w:rsidRPr="00A63F74">
              <w:rPr>
                <w:rFonts w:ascii="Times New Roman" w:eastAsia="Times New Roman" w:hAnsi="Times New Roman" w:cs="Times New Roman"/>
                <w:sz w:val="24"/>
                <w:szCs w:val="24"/>
              </w:rPr>
              <w:t>in a given</w:t>
            </w:r>
            <w:proofErr w:type="gramEnd"/>
            <w:r w:rsidRPr="00A63F74">
              <w:rPr>
                <w:rFonts w:ascii="Times New Roman" w:eastAsia="Times New Roman" w:hAnsi="Times New Roman" w:cs="Times New Roman"/>
                <w:sz w:val="24"/>
                <w:szCs w:val="24"/>
              </w:rPr>
              <w:t xml:space="preserve"> career?</w:t>
            </w:r>
          </w:p>
          <w:p w14:paraId="08DFCFC9" w14:textId="3BF4D818"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What resources might one use to keep current in a specific career field?</w:t>
            </w:r>
          </w:p>
        </w:tc>
        <w:tc>
          <w:tcPr>
            <w:tcW w:w="602" w:type="pct"/>
          </w:tcPr>
          <w:p w14:paraId="0966EBE0"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lastRenderedPageBreak/>
              <w:t>English:</w:t>
            </w:r>
            <w:r w:rsidRPr="00A63F74">
              <w:rPr>
                <w:rFonts w:ascii="Times New Roman" w:eastAsia="Times New Roman" w:hAnsi="Times New Roman" w:cs="Times New Roman"/>
                <w:sz w:val="24"/>
                <w:szCs w:val="24"/>
              </w:rPr>
              <w:t xml:space="preserve"> 9.C, 9.DSR, 9.RI, 9.R, 10.C, 10.DSR, </w:t>
            </w:r>
            <w:r w:rsidRPr="00A63F74">
              <w:rPr>
                <w:rFonts w:ascii="Times New Roman" w:eastAsia="Times New Roman" w:hAnsi="Times New Roman" w:cs="Times New Roman"/>
                <w:sz w:val="24"/>
                <w:szCs w:val="24"/>
              </w:rPr>
              <w:lastRenderedPageBreak/>
              <w:t>10.RI, 10.6, 10.R, 11.C, 11.DSR, 11.RI, 11.R, 12.C, 12.DSR, 12.RI, 12.R</w:t>
            </w:r>
          </w:p>
          <w:p w14:paraId="4C73A712" w14:textId="77777777" w:rsidR="00A63F74" w:rsidRPr="00A63F74" w:rsidRDefault="00A63F74" w:rsidP="00A63F74">
            <w:pPr>
              <w:rPr>
                <w:rFonts w:ascii="Times New Roman" w:eastAsia="Times New Roman" w:hAnsi="Times New Roman" w:cs="Times New Roman"/>
                <w:sz w:val="24"/>
                <w:szCs w:val="24"/>
              </w:rPr>
            </w:pPr>
          </w:p>
          <w:p w14:paraId="0BDD4E4F"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History and Social Science:</w:t>
            </w:r>
            <w:r w:rsidRPr="00A63F74">
              <w:rPr>
                <w:rFonts w:ascii="Times New Roman" w:eastAsia="Times New Roman" w:hAnsi="Times New Roman" w:cs="Times New Roman"/>
                <w:sz w:val="24"/>
                <w:szCs w:val="24"/>
              </w:rPr>
              <w:t xml:space="preserve"> Skills GOVT, Skills VUS, Skills WHI, Skills WHII</w:t>
            </w:r>
          </w:p>
          <w:p w14:paraId="4411EE56" w14:textId="77777777" w:rsidR="00A63F74" w:rsidRPr="00A63F74" w:rsidRDefault="00A63F74" w:rsidP="00A63F74">
            <w:pPr>
              <w:rPr>
                <w:rFonts w:ascii="Times New Roman" w:eastAsia="Times New Roman" w:hAnsi="Times New Roman" w:cs="Times New Roman"/>
                <w:sz w:val="24"/>
                <w:szCs w:val="24"/>
              </w:rPr>
            </w:pPr>
          </w:p>
          <w:p w14:paraId="0D32FC95" w14:textId="7EF13793" w:rsidR="00A63F74" w:rsidRPr="00A63F74" w:rsidRDefault="00A63F74" w:rsidP="00A63F74">
            <w:pPr>
              <w:tabs>
                <w:tab w:val="left" w:pos="1627"/>
              </w:tabs>
              <w:rPr>
                <w:rFonts w:ascii="Times New Roman" w:eastAsia="Times New Roman" w:hAnsi="Times New Roman" w:cs="Times New Roman"/>
                <w:b/>
                <w:bCs/>
                <w:sz w:val="24"/>
                <w:szCs w:val="24"/>
              </w:rPr>
            </w:pPr>
            <w:r w:rsidRPr="00A63F74">
              <w:rPr>
                <w:rFonts w:ascii="Times New Roman" w:eastAsia="Times New Roman" w:hAnsi="Times New Roman" w:cs="Times New Roman"/>
                <w:b/>
                <w:bCs/>
                <w:sz w:val="24"/>
                <w:szCs w:val="24"/>
              </w:rPr>
              <w:t>Science:</w:t>
            </w:r>
            <w:r w:rsidRPr="00A63F74">
              <w:rPr>
                <w:rFonts w:ascii="Times New Roman" w:eastAsia="Times New Roman" w:hAnsi="Times New Roman" w:cs="Times New Roman"/>
                <w:sz w:val="24"/>
                <w:szCs w:val="24"/>
              </w:rPr>
              <w:t xml:space="preserve"> BIO.1, CH.1, PH.1, PH.4</w:t>
            </w:r>
          </w:p>
        </w:tc>
        <w:tc>
          <w:tcPr>
            <w:tcW w:w="625" w:type="pct"/>
          </w:tcPr>
          <w:p w14:paraId="78109A32"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tcPr>
          <w:p w14:paraId="2FF8679A"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4F812E54" w14:textId="77777777" w:rsidTr="00A63F74">
        <w:tc>
          <w:tcPr>
            <w:tcW w:w="191" w:type="pct"/>
          </w:tcPr>
          <w:p w14:paraId="30D38737" w14:textId="06EDF68C"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14</w:t>
            </w:r>
          </w:p>
        </w:tc>
        <w:tc>
          <w:tcPr>
            <w:tcW w:w="529" w:type="pct"/>
            <w:tcMar>
              <w:top w:w="43" w:type="dxa"/>
              <w:left w:w="115" w:type="dxa"/>
              <w:bottom w:w="43" w:type="dxa"/>
              <w:right w:w="115" w:type="dxa"/>
            </w:tcMar>
          </w:tcPr>
          <w:p w14:paraId="3DF7097F" w14:textId="7217FAF3"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Manage time and resources.</w:t>
            </w:r>
          </w:p>
        </w:tc>
        <w:tc>
          <w:tcPr>
            <w:tcW w:w="1130" w:type="pct"/>
          </w:tcPr>
          <w:p w14:paraId="1D032EEC" w14:textId="77777777" w:rsidR="00A63F74" w:rsidRPr="00A63F74" w:rsidRDefault="00A63F74" w:rsidP="00A63F74">
            <w:pPr>
              <w:shd w:val="clear" w:color="auto" w:fill="FFFFFF"/>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Management should include</w:t>
            </w:r>
          </w:p>
          <w:p w14:paraId="1E2BC3EA"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defining </w:t>
            </w:r>
            <w:r w:rsidRPr="00A63F74">
              <w:rPr>
                <w:rFonts w:ascii="Times New Roman" w:eastAsia="Times New Roman" w:hAnsi="Times New Roman" w:cs="Times New Roman"/>
                <w:i/>
                <w:iCs/>
                <w:sz w:val="24"/>
                <w:szCs w:val="24"/>
              </w:rPr>
              <w:t>efficiency </w:t>
            </w:r>
            <w:r w:rsidRPr="00A63F74">
              <w:rPr>
                <w:rFonts w:ascii="Times New Roman" w:eastAsia="Times New Roman" w:hAnsi="Times New Roman" w:cs="Times New Roman"/>
                <w:sz w:val="24"/>
                <w:szCs w:val="24"/>
              </w:rPr>
              <w:t>and </w:t>
            </w:r>
            <w:r w:rsidRPr="00A63F74">
              <w:rPr>
                <w:rFonts w:ascii="Times New Roman" w:eastAsia="Times New Roman" w:hAnsi="Times New Roman" w:cs="Times New Roman"/>
                <w:i/>
                <w:iCs/>
                <w:sz w:val="24"/>
                <w:szCs w:val="24"/>
              </w:rPr>
              <w:t>productivity </w:t>
            </w:r>
            <w:r w:rsidRPr="00A63F74">
              <w:rPr>
                <w:rFonts w:ascii="Times New Roman" w:eastAsia="Times New Roman" w:hAnsi="Times New Roman" w:cs="Times New Roman"/>
                <w:sz w:val="24"/>
                <w:szCs w:val="24"/>
              </w:rPr>
              <w:t>as they relate to time and resource management</w:t>
            </w:r>
          </w:p>
          <w:p w14:paraId="1007B9FC"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developing a plan of work</w:t>
            </w:r>
          </w:p>
          <w:p w14:paraId="1376A116"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differentiating between high- and low-priority tasks</w:t>
            </w:r>
          </w:p>
          <w:p w14:paraId="490E86BC"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adapting work goals based on time and resources</w:t>
            </w:r>
          </w:p>
          <w:p w14:paraId="4D53A78C"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considering resources</w:t>
            </w:r>
          </w:p>
          <w:p w14:paraId="1D4F8A1E" w14:textId="77777777" w:rsidR="00A63F74" w:rsidRPr="00A63F74" w:rsidRDefault="00A63F74" w:rsidP="00A63F74">
            <w:pPr>
              <w:numPr>
                <w:ilvl w:val="1"/>
                <w:numId w:val="81"/>
              </w:numPr>
              <w:shd w:val="clear" w:color="auto" w:fill="FFFFFF"/>
              <w:tabs>
                <w:tab w:val="clear" w:pos="1440"/>
                <w:tab w:val="num" w:pos="1103"/>
              </w:tabs>
              <w:ind w:left="1103"/>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human (personnel)—capitalizing on strengths; respecting professional goals</w:t>
            </w:r>
          </w:p>
          <w:p w14:paraId="08E83EFD" w14:textId="77777777" w:rsidR="00A63F74" w:rsidRPr="00A63F74" w:rsidRDefault="00A63F74" w:rsidP="00A63F74">
            <w:pPr>
              <w:numPr>
                <w:ilvl w:val="1"/>
                <w:numId w:val="81"/>
              </w:numPr>
              <w:shd w:val="clear" w:color="auto" w:fill="FFFFFF"/>
              <w:tabs>
                <w:tab w:val="clear" w:pos="1440"/>
                <w:tab w:val="num" w:pos="1103"/>
              </w:tabs>
              <w:ind w:left="1103"/>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capital—maintaining equipment to ensure longevity and efficiency</w:t>
            </w:r>
          </w:p>
          <w:p w14:paraId="49340FAC" w14:textId="7CFCCA42" w:rsidR="00A63F74" w:rsidRPr="00A63F74" w:rsidRDefault="00A63F74" w:rsidP="00A63F74">
            <w:pPr>
              <w:numPr>
                <w:ilvl w:val="1"/>
                <w:numId w:val="81"/>
              </w:numPr>
              <w:shd w:val="clear" w:color="auto" w:fill="FFFFFF"/>
              <w:tabs>
                <w:tab w:val="clear" w:pos="1440"/>
                <w:tab w:val="num" w:pos="1103"/>
              </w:tabs>
              <w:ind w:left="1103"/>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natural—using responsible and sustainable practices.</w:t>
            </w:r>
          </w:p>
        </w:tc>
        <w:tc>
          <w:tcPr>
            <w:tcW w:w="1347" w:type="pct"/>
          </w:tcPr>
          <w:p w14:paraId="73771E47"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What is </w:t>
            </w:r>
            <w:r w:rsidRPr="00A63F74">
              <w:rPr>
                <w:rFonts w:ascii="Times New Roman" w:eastAsia="Times New Roman" w:hAnsi="Times New Roman" w:cs="Times New Roman"/>
                <w:i/>
                <w:iCs/>
                <w:sz w:val="24"/>
                <w:szCs w:val="24"/>
              </w:rPr>
              <w:t>time management</w:t>
            </w:r>
            <w:r w:rsidRPr="00A63F74">
              <w:rPr>
                <w:rFonts w:ascii="Times New Roman" w:eastAsia="Times New Roman" w:hAnsi="Times New Roman" w:cs="Times New Roman"/>
                <w:sz w:val="24"/>
                <w:szCs w:val="24"/>
              </w:rPr>
              <w:t>? How does it affect the workplace?</w:t>
            </w:r>
          </w:p>
          <w:p w14:paraId="3BD18520"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happens when an employee is not given enough time to accomplish a task?</w:t>
            </w:r>
          </w:p>
          <w:p w14:paraId="6FECF5DD"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Why is it important to prioritize work tasks?</w:t>
            </w:r>
          </w:p>
          <w:p w14:paraId="70A105EF"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are efficiency and productivity related?</w:t>
            </w:r>
          </w:p>
          <w:p w14:paraId="3BA8AFBB" w14:textId="77777777"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Why is it important to maintain equipment? What are possible consequences of not doing so?</w:t>
            </w:r>
          </w:p>
          <w:p w14:paraId="6D4A1EB6" w14:textId="5331E19A"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What are examples of responsible and sustainable practices in the workplace?</w:t>
            </w:r>
          </w:p>
        </w:tc>
        <w:tc>
          <w:tcPr>
            <w:tcW w:w="602" w:type="pct"/>
          </w:tcPr>
          <w:p w14:paraId="31DC5FA0"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English:</w:t>
            </w:r>
            <w:r w:rsidRPr="00A63F74">
              <w:rPr>
                <w:rFonts w:ascii="Times New Roman" w:eastAsia="Times New Roman" w:hAnsi="Times New Roman" w:cs="Times New Roman"/>
                <w:sz w:val="24"/>
                <w:szCs w:val="24"/>
              </w:rPr>
              <w:t xml:space="preserve"> 9.C, 9.DSR, 9.RI, 9.R, 10.C, 10.DSR, 10.RI, 10.6, 10.R, 11.C, 11.DSR, 11.RI, 11.R, 12.C, 12.DSR, 12.RI, 12.R</w:t>
            </w:r>
          </w:p>
          <w:p w14:paraId="6E4D5816" w14:textId="77777777" w:rsidR="00A63F74" w:rsidRPr="00A63F74" w:rsidRDefault="00A63F74" w:rsidP="00A63F74">
            <w:pPr>
              <w:rPr>
                <w:rFonts w:ascii="Times New Roman" w:eastAsia="Times New Roman" w:hAnsi="Times New Roman" w:cs="Times New Roman"/>
                <w:sz w:val="24"/>
                <w:szCs w:val="24"/>
              </w:rPr>
            </w:pPr>
          </w:p>
          <w:p w14:paraId="28393177"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History and Social Science:</w:t>
            </w:r>
            <w:r w:rsidRPr="00A63F74">
              <w:rPr>
                <w:rFonts w:ascii="Times New Roman" w:eastAsia="Times New Roman" w:hAnsi="Times New Roman" w:cs="Times New Roman"/>
                <w:sz w:val="24"/>
                <w:szCs w:val="24"/>
              </w:rPr>
              <w:t xml:space="preserve"> Skills GOVT, Skills VUS, Skills WHI, Skills WHII </w:t>
            </w:r>
          </w:p>
          <w:p w14:paraId="352B643E" w14:textId="77777777" w:rsidR="00A63F74" w:rsidRPr="00A63F74" w:rsidRDefault="00A63F74" w:rsidP="00A63F74">
            <w:pPr>
              <w:rPr>
                <w:rFonts w:ascii="Times New Roman" w:eastAsia="Times New Roman" w:hAnsi="Times New Roman" w:cs="Times New Roman"/>
                <w:sz w:val="24"/>
                <w:szCs w:val="24"/>
              </w:rPr>
            </w:pPr>
          </w:p>
          <w:p w14:paraId="4F89152B" w14:textId="5CB17956" w:rsidR="00A63F74" w:rsidRPr="00A63F74" w:rsidRDefault="00A63F74" w:rsidP="00A63F74">
            <w:pPr>
              <w:tabs>
                <w:tab w:val="left" w:pos="1627"/>
              </w:tabs>
              <w:rPr>
                <w:rFonts w:ascii="Times New Roman" w:eastAsia="Times New Roman" w:hAnsi="Times New Roman" w:cs="Times New Roman"/>
                <w:b/>
                <w:bCs/>
                <w:sz w:val="24"/>
                <w:szCs w:val="24"/>
              </w:rPr>
            </w:pPr>
            <w:r w:rsidRPr="00A63F74">
              <w:rPr>
                <w:rFonts w:ascii="Times New Roman" w:eastAsia="Times New Roman" w:hAnsi="Times New Roman" w:cs="Times New Roman"/>
                <w:b/>
                <w:bCs/>
                <w:sz w:val="24"/>
                <w:szCs w:val="24"/>
              </w:rPr>
              <w:t>Mathematics:</w:t>
            </w:r>
            <w:r w:rsidRPr="00A63F74">
              <w:rPr>
                <w:rFonts w:ascii="Times New Roman" w:eastAsia="Times New Roman" w:hAnsi="Times New Roman" w:cs="Times New Roman"/>
                <w:sz w:val="24"/>
                <w:szCs w:val="24"/>
              </w:rPr>
              <w:t xml:space="preserve"> A.4, A.5, A.8, A.9, AFDA.3, AFDA.4, AFDA.5, AFDA.6, AFDA.7, AFDA.8, COM.1, COM.3, COM.5, COM.8</w:t>
            </w:r>
          </w:p>
        </w:tc>
        <w:tc>
          <w:tcPr>
            <w:tcW w:w="625" w:type="pct"/>
          </w:tcPr>
          <w:p w14:paraId="58FDDF92"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tcPr>
          <w:p w14:paraId="1E76D2C9"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4DCD7C2E" w14:textId="77777777" w:rsidTr="00A63F74">
        <w:tc>
          <w:tcPr>
            <w:tcW w:w="191" w:type="pct"/>
          </w:tcPr>
          <w:p w14:paraId="29DB2708" w14:textId="1F88B7C7"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lastRenderedPageBreak/>
              <w:t>15</w:t>
            </w:r>
          </w:p>
        </w:tc>
        <w:tc>
          <w:tcPr>
            <w:tcW w:w="529" w:type="pct"/>
            <w:tcMar>
              <w:top w:w="43" w:type="dxa"/>
              <w:left w:w="115" w:type="dxa"/>
              <w:bottom w:w="43" w:type="dxa"/>
              <w:right w:w="115" w:type="dxa"/>
            </w:tcMar>
          </w:tcPr>
          <w:p w14:paraId="57752191" w14:textId="5AFF1778"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Demonstrate information-literacy skills.</w:t>
            </w:r>
          </w:p>
        </w:tc>
        <w:tc>
          <w:tcPr>
            <w:tcW w:w="1130" w:type="pct"/>
          </w:tcPr>
          <w:p w14:paraId="0734500E" w14:textId="77777777" w:rsidR="00A63F74" w:rsidRPr="00A63F74" w:rsidRDefault="00A63F74" w:rsidP="00A63F74">
            <w:pPr>
              <w:shd w:val="clear" w:color="auto" w:fill="FFFFFF"/>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Demonstration includes</w:t>
            </w:r>
          </w:p>
          <w:p w14:paraId="7CEFED6B"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defining </w:t>
            </w:r>
            <w:r w:rsidRPr="00A63F74">
              <w:rPr>
                <w:rFonts w:ascii="Times New Roman" w:eastAsia="Times New Roman" w:hAnsi="Times New Roman" w:cs="Times New Roman"/>
                <w:i/>
                <w:iCs/>
                <w:sz w:val="24"/>
                <w:szCs w:val="24"/>
              </w:rPr>
              <w:t>information literacy</w:t>
            </w:r>
          </w:p>
          <w:p w14:paraId="398D6E6D" w14:textId="77777777"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locating and evaluating credible and relevant sources of information</w:t>
            </w:r>
          </w:p>
          <w:p w14:paraId="43959257" w14:textId="6844FC3C"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using information effectively to accomplish work-related tasks.</w:t>
            </w:r>
          </w:p>
        </w:tc>
        <w:tc>
          <w:tcPr>
            <w:tcW w:w="1347" w:type="pct"/>
          </w:tcPr>
          <w:p w14:paraId="1BF267E9"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is </w:t>
            </w:r>
            <w:r w:rsidRPr="00A63F74">
              <w:rPr>
                <w:rFonts w:ascii="Times New Roman" w:eastAsia="Times New Roman" w:hAnsi="Times New Roman" w:cs="Times New Roman"/>
                <w:i/>
                <w:iCs/>
                <w:sz w:val="24"/>
                <w:szCs w:val="24"/>
              </w:rPr>
              <w:t>information literacy</w:t>
            </w:r>
            <w:r w:rsidRPr="00A63F74">
              <w:rPr>
                <w:rFonts w:ascii="Times New Roman" w:eastAsia="Times New Roman" w:hAnsi="Times New Roman" w:cs="Times New Roman"/>
                <w:sz w:val="24"/>
                <w:szCs w:val="24"/>
              </w:rPr>
              <w:t>?</w:t>
            </w:r>
          </w:p>
          <w:p w14:paraId="0A0DA2FD" w14:textId="77777777"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How should sources of information be evaluated and verified for credibility?</w:t>
            </w:r>
          </w:p>
          <w:p w14:paraId="5C1BE533" w14:textId="759FAF1B"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Where can one locate credible and relevant information sources within a potential career cluster?</w:t>
            </w:r>
          </w:p>
        </w:tc>
        <w:tc>
          <w:tcPr>
            <w:tcW w:w="602" w:type="pct"/>
          </w:tcPr>
          <w:p w14:paraId="4D224C6E"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English:</w:t>
            </w:r>
            <w:r w:rsidRPr="00A63F74">
              <w:rPr>
                <w:rFonts w:ascii="Times New Roman" w:eastAsia="Times New Roman" w:hAnsi="Times New Roman" w:cs="Times New Roman"/>
                <w:sz w:val="24"/>
                <w:szCs w:val="24"/>
              </w:rPr>
              <w:t xml:space="preserve"> 9.C, 9.DSR, 9.RI, 9.R, 10.C, 10.DSR, 10.RI, 10.6, 10.R, 11.C, 11.DSR, 11.RI, 11.R, 12.C, 12.DSR, 12.RI, 12.R</w:t>
            </w:r>
          </w:p>
          <w:p w14:paraId="37DAF3D3" w14:textId="77777777" w:rsidR="00A63F74" w:rsidRPr="00A63F74" w:rsidRDefault="00A63F74" w:rsidP="00A63F74">
            <w:pPr>
              <w:rPr>
                <w:rFonts w:ascii="Times New Roman" w:eastAsia="Times New Roman" w:hAnsi="Times New Roman" w:cs="Times New Roman"/>
                <w:sz w:val="24"/>
                <w:szCs w:val="24"/>
              </w:rPr>
            </w:pPr>
          </w:p>
          <w:p w14:paraId="65C8B3A7"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History and Social Science:</w:t>
            </w:r>
            <w:r w:rsidRPr="00A63F74">
              <w:rPr>
                <w:rFonts w:ascii="Times New Roman" w:eastAsia="Times New Roman" w:hAnsi="Times New Roman" w:cs="Times New Roman"/>
                <w:sz w:val="24"/>
                <w:szCs w:val="24"/>
              </w:rPr>
              <w:t xml:space="preserve"> Skills GOVT, Skills VUS, Skills WHI, Skills WHII</w:t>
            </w:r>
          </w:p>
          <w:p w14:paraId="5FA0EAE1" w14:textId="77777777" w:rsidR="00A63F74" w:rsidRPr="00A63F74" w:rsidRDefault="00A63F74" w:rsidP="00A63F74">
            <w:pPr>
              <w:rPr>
                <w:rFonts w:ascii="Times New Roman" w:eastAsia="Times New Roman" w:hAnsi="Times New Roman" w:cs="Times New Roman"/>
                <w:sz w:val="24"/>
                <w:szCs w:val="24"/>
              </w:rPr>
            </w:pPr>
          </w:p>
          <w:p w14:paraId="3B5F9214"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Mathematics:</w:t>
            </w:r>
            <w:r w:rsidRPr="00A63F74">
              <w:rPr>
                <w:rFonts w:ascii="Times New Roman" w:eastAsia="Times New Roman" w:hAnsi="Times New Roman" w:cs="Times New Roman"/>
                <w:sz w:val="24"/>
                <w:szCs w:val="24"/>
              </w:rPr>
              <w:t xml:space="preserve"> A.8, A.9, AFDA.3, AFDA.4, AFDA.6, AFDA.7, AFDA.8, DM.8, PS.1*, PS.2*, PS.3*, PS.4*, PS.7*, PS.8*, PS.9*, PS.10*</w:t>
            </w:r>
          </w:p>
          <w:p w14:paraId="5C73E906" w14:textId="77777777" w:rsidR="00A63F74" w:rsidRPr="00A63F74" w:rsidRDefault="00A63F74" w:rsidP="00A63F74">
            <w:pPr>
              <w:rPr>
                <w:rFonts w:ascii="Times New Roman" w:eastAsia="Times New Roman" w:hAnsi="Times New Roman" w:cs="Times New Roman"/>
                <w:sz w:val="24"/>
                <w:szCs w:val="24"/>
              </w:rPr>
            </w:pPr>
          </w:p>
          <w:p w14:paraId="3534CE50" w14:textId="65BF6A43" w:rsidR="00A63F74" w:rsidRPr="00A63F74" w:rsidRDefault="00A63F74" w:rsidP="00A63F74">
            <w:pPr>
              <w:tabs>
                <w:tab w:val="left" w:pos="1627"/>
              </w:tabs>
              <w:rPr>
                <w:rFonts w:ascii="Times New Roman" w:eastAsia="Times New Roman" w:hAnsi="Times New Roman" w:cs="Times New Roman"/>
                <w:b/>
                <w:bCs/>
                <w:sz w:val="24"/>
                <w:szCs w:val="24"/>
              </w:rPr>
            </w:pPr>
            <w:r w:rsidRPr="00A63F74">
              <w:rPr>
                <w:rFonts w:ascii="Times New Roman" w:eastAsia="Times New Roman" w:hAnsi="Times New Roman" w:cs="Times New Roman"/>
                <w:b/>
                <w:bCs/>
                <w:sz w:val="24"/>
                <w:szCs w:val="24"/>
              </w:rPr>
              <w:t>Science:</w:t>
            </w:r>
            <w:r w:rsidRPr="00A63F74">
              <w:rPr>
                <w:rFonts w:ascii="Times New Roman" w:eastAsia="Times New Roman" w:hAnsi="Times New Roman" w:cs="Times New Roman"/>
                <w:sz w:val="24"/>
                <w:szCs w:val="24"/>
              </w:rPr>
              <w:t xml:space="preserve"> BIO.1, CH.1, ES.1, PH.1</w:t>
            </w:r>
          </w:p>
        </w:tc>
        <w:tc>
          <w:tcPr>
            <w:tcW w:w="625" w:type="pct"/>
          </w:tcPr>
          <w:p w14:paraId="45DBA569"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tcPr>
          <w:p w14:paraId="16657886"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02F895D8" w14:textId="77777777" w:rsidTr="00A63F74">
        <w:tc>
          <w:tcPr>
            <w:tcW w:w="191" w:type="pct"/>
          </w:tcPr>
          <w:p w14:paraId="5F21BFD5" w14:textId="7B5C796F"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16</w:t>
            </w:r>
          </w:p>
        </w:tc>
        <w:tc>
          <w:tcPr>
            <w:tcW w:w="529" w:type="pct"/>
            <w:tcMar>
              <w:top w:w="43" w:type="dxa"/>
              <w:left w:w="115" w:type="dxa"/>
              <w:bottom w:w="43" w:type="dxa"/>
              <w:right w:w="115" w:type="dxa"/>
            </w:tcMar>
          </w:tcPr>
          <w:p w14:paraId="2CC94764" w14:textId="25AB8326"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 xml:space="preserve">Demonstrate an understanding of information security. </w:t>
            </w:r>
          </w:p>
        </w:tc>
        <w:tc>
          <w:tcPr>
            <w:tcW w:w="1130" w:type="pct"/>
          </w:tcPr>
          <w:p w14:paraId="3FD30AF7" w14:textId="77777777" w:rsidR="00A63F74" w:rsidRPr="00A63F74" w:rsidRDefault="00A63F74" w:rsidP="00A63F74">
            <w:pPr>
              <w:shd w:val="clear" w:color="auto" w:fill="FFFFFF"/>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Demonstration includes</w:t>
            </w:r>
          </w:p>
          <w:p w14:paraId="1E588E7C"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identifying various information types/formats (e.g., paper, electronic)</w:t>
            </w:r>
          </w:p>
          <w:p w14:paraId="465EDBFA"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describing cybersecurity (e.g., risks, threats, vulnerabilities)</w:t>
            </w:r>
          </w:p>
          <w:p w14:paraId="4029D0C0"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using technology ethically (e.g., appropriately using social networks, managing personal information)</w:t>
            </w:r>
          </w:p>
          <w:p w14:paraId="1F3A21CE"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abiding by workplace policies (e.g., acceptable use policy [AUP])</w:t>
            </w:r>
          </w:p>
          <w:p w14:paraId="1218A3FC" w14:textId="77777777"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protecting confidentiality (e.g., protecting login information and customer information)</w:t>
            </w:r>
          </w:p>
          <w:p w14:paraId="40C48837" w14:textId="5550A6B7"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following workplace security procedures.</w:t>
            </w:r>
          </w:p>
        </w:tc>
        <w:tc>
          <w:tcPr>
            <w:tcW w:w="1347" w:type="pct"/>
          </w:tcPr>
          <w:p w14:paraId="56197C3D"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What is </w:t>
            </w:r>
            <w:r w:rsidRPr="00A63F74">
              <w:rPr>
                <w:rFonts w:ascii="Times New Roman" w:eastAsia="Times New Roman" w:hAnsi="Times New Roman" w:cs="Times New Roman"/>
                <w:i/>
                <w:iCs/>
                <w:sz w:val="24"/>
                <w:szCs w:val="24"/>
              </w:rPr>
              <w:t>cybersecurity</w:t>
            </w:r>
            <w:r w:rsidRPr="00A63F74">
              <w:rPr>
                <w:rFonts w:ascii="Times New Roman" w:eastAsia="Times New Roman" w:hAnsi="Times New Roman" w:cs="Times New Roman"/>
                <w:sz w:val="24"/>
                <w:szCs w:val="24"/>
              </w:rPr>
              <w:t>? Why is it important?</w:t>
            </w:r>
          </w:p>
          <w:p w14:paraId="2AC01E15"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information is considered sensitive? How can a person protect sensitive information?</w:t>
            </w:r>
          </w:p>
          <w:p w14:paraId="2D6BAB95" w14:textId="77777777"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What are the possible consequences of failing to protect confidentiality?</w:t>
            </w:r>
          </w:p>
          <w:p w14:paraId="4EAA8B5C" w14:textId="7B4BFE67"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What are the possible consequences of an employee failing to adhere to a company's AUP?</w:t>
            </w:r>
          </w:p>
        </w:tc>
        <w:tc>
          <w:tcPr>
            <w:tcW w:w="602" w:type="pct"/>
          </w:tcPr>
          <w:p w14:paraId="24126061"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English:</w:t>
            </w:r>
            <w:r w:rsidRPr="00A63F74">
              <w:rPr>
                <w:rFonts w:ascii="Times New Roman" w:eastAsia="Times New Roman" w:hAnsi="Times New Roman" w:cs="Times New Roman"/>
                <w:sz w:val="24"/>
                <w:szCs w:val="24"/>
              </w:rPr>
              <w:t xml:space="preserve"> 9.C, 9.DSR, 9.RI, 9.W, 9.R, 10.C, 10. DSR, 10.RI, 10.W, 10.R, 11.C, 11.DSR, 11.RI, 11.W, 11.R, 12.C, 12.DSR, 12.RI, 12.W, 12.R</w:t>
            </w:r>
          </w:p>
          <w:p w14:paraId="70081DD6" w14:textId="77777777" w:rsidR="00A63F74" w:rsidRPr="00A63F74" w:rsidRDefault="00A63F74" w:rsidP="00A63F74">
            <w:pPr>
              <w:rPr>
                <w:rFonts w:ascii="Times New Roman" w:eastAsia="Times New Roman" w:hAnsi="Times New Roman" w:cs="Times New Roman"/>
                <w:sz w:val="24"/>
                <w:szCs w:val="24"/>
              </w:rPr>
            </w:pPr>
          </w:p>
          <w:p w14:paraId="026D8837"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History and Social Science:</w:t>
            </w:r>
            <w:r w:rsidRPr="00A63F74">
              <w:rPr>
                <w:rFonts w:ascii="Times New Roman" w:eastAsia="Times New Roman" w:hAnsi="Times New Roman" w:cs="Times New Roman"/>
                <w:sz w:val="24"/>
                <w:szCs w:val="24"/>
              </w:rPr>
              <w:t xml:space="preserve"> Skills </w:t>
            </w:r>
            <w:r w:rsidRPr="00A63F74">
              <w:rPr>
                <w:rFonts w:ascii="Times New Roman" w:eastAsia="Times New Roman" w:hAnsi="Times New Roman" w:cs="Times New Roman"/>
                <w:sz w:val="24"/>
                <w:szCs w:val="24"/>
              </w:rPr>
              <w:lastRenderedPageBreak/>
              <w:t>GOVT, Skills VUS, Skills WHI, Skills WHII</w:t>
            </w:r>
          </w:p>
          <w:p w14:paraId="3F0F67FE" w14:textId="77777777" w:rsidR="00A63F74" w:rsidRPr="00A63F74" w:rsidRDefault="00A63F74" w:rsidP="00A63F74">
            <w:pPr>
              <w:rPr>
                <w:rFonts w:ascii="Times New Roman" w:eastAsia="Times New Roman" w:hAnsi="Times New Roman" w:cs="Times New Roman"/>
                <w:sz w:val="24"/>
                <w:szCs w:val="24"/>
              </w:rPr>
            </w:pPr>
          </w:p>
          <w:p w14:paraId="7FB1190B" w14:textId="4D155617" w:rsidR="00A63F74" w:rsidRPr="00A63F74" w:rsidRDefault="00A63F74" w:rsidP="00A63F74">
            <w:pPr>
              <w:tabs>
                <w:tab w:val="left" w:pos="1627"/>
              </w:tabs>
              <w:rPr>
                <w:rFonts w:ascii="Times New Roman" w:eastAsia="Times New Roman" w:hAnsi="Times New Roman" w:cs="Times New Roman"/>
                <w:b/>
                <w:bCs/>
                <w:sz w:val="24"/>
                <w:szCs w:val="24"/>
              </w:rPr>
            </w:pPr>
            <w:r w:rsidRPr="00A63F74">
              <w:rPr>
                <w:rFonts w:ascii="Times New Roman" w:eastAsia="Times New Roman" w:hAnsi="Times New Roman" w:cs="Times New Roman"/>
                <w:b/>
                <w:bCs/>
                <w:sz w:val="24"/>
                <w:szCs w:val="24"/>
              </w:rPr>
              <w:t>Mathematics:</w:t>
            </w:r>
            <w:r w:rsidRPr="00A63F74">
              <w:rPr>
                <w:rFonts w:ascii="Times New Roman" w:eastAsia="Times New Roman" w:hAnsi="Times New Roman" w:cs="Times New Roman"/>
                <w:sz w:val="24"/>
                <w:szCs w:val="24"/>
              </w:rPr>
              <w:t xml:space="preserve"> COM.10</w:t>
            </w:r>
          </w:p>
        </w:tc>
        <w:tc>
          <w:tcPr>
            <w:tcW w:w="625" w:type="pct"/>
          </w:tcPr>
          <w:p w14:paraId="481AA5EB"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tcPr>
          <w:p w14:paraId="415C0A01"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641AC6C3" w14:textId="77777777" w:rsidTr="00A63F74">
        <w:tc>
          <w:tcPr>
            <w:tcW w:w="191" w:type="pct"/>
          </w:tcPr>
          <w:p w14:paraId="15992BE7" w14:textId="46948087"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17</w:t>
            </w:r>
          </w:p>
        </w:tc>
        <w:tc>
          <w:tcPr>
            <w:tcW w:w="529" w:type="pct"/>
            <w:tcMar>
              <w:top w:w="43" w:type="dxa"/>
              <w:left w:w="115" w:type="dxa"/>
              <w:bottom w:w="43" w:type="dxa"/>
              <w:right w:w="115" w:type="dxa"/>
            </w:tcMar>
          </w:tcPr>
          <w:p w14:paraId="30360BBF" w14:textId="4A13A285"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Maintain working knowledge of current information-technology (IT) systems.</w:t>
            </w:r>
          </w:p>
        </w:tc>
        <w:tc>
          <w:tcPr>
            <w:tcW w:w="1130" w:type="pct"/>
          </w:tcPr>
          <w:p w14:paraId="6E4E9C3C" w14:textId="77777777" w:rsidR="00A63F74" w:rsidRPr="00A63F74" w:rsidRDefault="00A63F74" w:rsidP="00A63F74">
            <w:pPr>
              <w:shd w:val="clear" w:color="auto" w:fill="FFFFFF"/>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Maintaining working knowledge of current IT systems may include, but is not limited to,</w:t>
            </w:r>
          </w:p>
          <w:p w14:paraId="58CC946B"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hardware and devices (e.g., peripherals)</w:t>
            </w:r>
          </w:p>
          <w:p w14:paraId="3B66B8FE"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software and applications</w:t>
            </w:r>
          </w:p>
          <w:p w14:paraId="6ED3C63B"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cloud-based services</w:t>
            </w:r>
          </w:p>
          <w:p w14:paraId="4D68BD18"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file-sharing techniques</w:t>
            </w:r>
          </w:p>
          <w:p w14:paraId="0D620F82" w14:textId="77777777"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emerging technologies</w:t>
            </w:r>
          </w:p>
          <w:p w14:paraId="246D6C2A" w14:textId="39870F48"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troubleshooting protocols and techniques.</w:t>
            </w:r>
          </w:p>
        </w:tc>
        <w:tc>
          <w:tcPr>
            <w:tcW w:w="1347" w:type="pct"/>
          </w:tcPr>
          <w:p w14:paraId="3344228F"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technology systems are common within a given industry?</w:t>
            </w:r>
          </w:p>
          <w:p w14:paraId="17DD8EBE" w14:textId="77777777"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How does one keep current with information technology?</w:t>
            </w:r>
          </w:p>
          <w:p w14:paraId="14DB4F91" w14:textId="5604F951"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What steps should be taken if there is a problem with technology in the workplace?</w:t>
            </w:r>
          </w:p>
        </w:tc>
        <w:tc>
          <w:tcPr>
            <w:tcW w:w="602" w:type="pct"/>
          </w:tcPr>
          <w:p w14:paraId="54C0E05A"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English:</w:t>
            </w:r>
            <w:r w:rsidRPr="00A63F74">
              <w:rPr>
                <w:rFonts w:ascii="Times New Roman" w:eastAsia="Times New Roman" w:hAnsi="Times New Roman" w:cs="Times New Roman"/>
                <w:sz w:val="24"/>
                <w:szCs w:val="24"/>
              </w:rPr>
              <w:t xml:space="preserve"> 9.C, 9.W, 9.R, 10.C, 10.W, 10.R, 11.C, 11.W, 11.R, 12.C, 12.W, 12.R</w:t>
            </w:r>
          </w:p>
          <w:p w14:paraId="066BBFFB" w14:textId="77777777" w:rsidR="00A63F74" w:rsidRPr="00A63F74" w:rsidRDefault="00A63F74" w:rsidP="00A63F74">
            <w:pPr>
              <w:rPr>
                <w:rFonts w:ascii="Times New Roman" w:eastAsia="Times New Roman" w:hAnsi="Times New Roman" w:cs="Times New Roman"/>
                <w:sz w:val="24"/>
                <w:szCs w:val="24"/>
              </w:rPr>
            </w:pPr>
          </w:p>
          <w:p w14:paraId="6EB0A725"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History and Social Science:</w:t>
            </w:r>
            <w:r w:rsidRPr="00A63F74">
              <w:rPr>
                <w:rFonts w:ascii="Times New Roman" w:eastAsia="Times New Roman" w:hAnsi="Times New Roman" w:cs="Times New Roman"/>
                <w:sz w:val="24"/>
                <w:szCs w:val="24"/>
              </w:rPr>
              <w:t xml:space="preserve"> Skills GOVT, Skills VUS, Skills WHI, Skills WHII</w:t>
            </w:r>
          </w:p>
          <w:p w14:paraId="0A0921AB" w14:textId="77777777" w:rsidR="00A63F74" w:rsidRPr="00A63F74" w:rsidRDefault="00A63F74" w:rsidP="00A63F74">
            <w:pPr>
              <w:rPr>
                <w:rFonts w:ascii="Times New Roman" w:eastAsia="Times New Roman" w:hAnsi="Times New Roman" w:cs="Times New Roman"/>
                <w:sz w:val="24"/>
                <w:szCs w:val="24"/>
              </w:rPr>
            </w:pPr>
          </w:p>
          <w:p w14:paraId="3C882C04" w14:textId="1B5D4DE7" w:rsidR="00A63F74" w:rsidRPr="00A63F74" w:rsidRDefault="00A63F74" w:rsidP="00A63F74">
            <w:pPr>
              <w:tabs>
                <w:tab w:val="left" w:pos="1627"/>
              </w:tabs>
              <w:rPr>
                <w:rFonts w:ascii="Times New Roman" w:eastAsia="Times New Roman" w:hAnsi="Times New Roman" w:cs="Times New Roman"/>
                <w:b/>
                <w:bCs/>
                <w:sz w:val="24"/>
                <w:szCs w:val="24"/>
              </w:rPr>
            </w:pPr>
            <w:r w:rsidRPr="00A63F74">
              <w:rPr>
                <w:rFonts w:ascii="Times New Roman" w:eastAsia="Times New Roman" w:hAnsi="Times New Roman" w:cs="Times New Roman"/>
                <w:b/>
                <w:bCs/>
                <w:sz w:val="24"/>
                <w:szCs w:val="24"/>
              </w:rPr>
              <w:t>Mathematics:</w:t>
            </w:r>
            <w:r w:rsidRPr="00A63F74">
              <w:rPr>
                <w:rFonts w:ascii="Times New Roman" w:eastAsia="Times New Roman" w:hAnsi="Times New Roman" w:cs="Times New Roman"/>
                <w:sz w:val="24"/>
                <w:szCs w:val="24"/>
              </w:rPr>
              <w:t xml:space="preserve"> COM.1, COM.2, COM.7, COM.9, COM.10, COM.11, COM.16, COM.18, PS.17 </w:t>
            </w:r>
          </w:p>
        </w:tc>
        <w:tc>
          <w:tcPr>
            <w:tcW w:w="625" w:type="pct"/>
          </w:tcPr>
          <w:p w14:paraId="4F0D7416"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tcPr>
          <w:p w14:paraId="522B59A4"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508EA4E6" w14:textId="77777777" w:rsidTr="00A63F74">
        <w:tc>
          <w:tcPr>
            <w:tcW w:w="191" w:type="pct"/>
          </w:tcPr>
          <w:p w14:paraId="72480D0A" w14:textId="658253E8"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18</w:t>
            </w:r>
          </w:p>
        </w:tc>
        <w:tc>
          <w:tcPr>
            <w:tcW w:w="529" w:type="pct"/>
            <w:tcMar>
              <w:top w:w="43" w:type="dxa"/>
              <w:left w:w="115" w:type="dxa"/>
              <w:bottom w:w="43" w:type="dxa"/>
              <w:right w:w="115" w:type="dxa"/>
            </w:tcMar>
          </w:tcPr>
          <w:p w14:paraId="53D9E5F0"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Demonstrate proficiency with</w:t>
            </w:r>
          </w:p>
          <w:p w14:paraId="51292F8B" w14:textId="69570F49"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technologies, tools, and machines common to a specific occupation.</w:t>
            </w:r>
          </w:p>
        </w:tc>
        <w:tc>
          <w:tcPr>
            <w:tcW w:w="1130" w:type="pct"/>
          </w:tcPr>
          <w:p w14:paraId="3411CB87" w14:textId="4BF26153"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hAnsi="Times New Roman" w:cs="Times New Roman"/>
                <w:sz w:val="24"/>
                <w:szCs w:val="24"/>
                <w:shd w:val="clear" w:color="auto" w:fill="FFFFFF"/>
              </w:rPr>
              <w:t>Demonstration includes selecting and using technology, tools, and machines to accomplish work.</w:t>
            </w:r>
          </w:p>
        </w:tc>
        <w:tc>
          <w:tcPr>
            <w:tcW w:w="1347" w:type="pct"/>
          </w:tcPr>
          <w:p w14:paraId="2C8C8605"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What technology, tools, or machines are common </w:t>
            </w:r>
            <w:proofErr w:type="gramStart"/>
            <w:r w:rsidRPr="00A63F74">
              <w:rPr>
                <w:rFonts w:ascii="Times New Roman" w:eastAsia="Times New Roman" w:hAnsi="Times New Roman" w:cs="Times New Roman"/>
                <w:sz w:val="24"/>
                <w:szCs w:val="24"/>
              </w:rPr>
              <w:t>in a given</w:t>
            </w:r>
            <w:proofErr w:type="gramEnd"/>
            <w:r w:rsidRPr="00A63F74">
              <w:rPr>
                <w:rFonts w:ascii="Times New Roman" w:eastAsia="Times New Roman" w:hAnsi="Times New Roman" w:cs="Times New Roman"/>
                <w:sz w:val="24"/>
                <w:szCs w:val="24"/>
              </w:rPr>
              <w:t xml:space="preserve"> industry?</w:t>
            </w:r>
          </w:p>
          <w:p w14:paraId="038AE790" w14:textId="77777777"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How are technology, tools, or machines used to accomplish job tasks efficiently?</w:t>
            </w:r>
          </w:p>
          <w:p w14:paraId="29B9C054" w14:textId="66090829"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Why is it important to be proficient with industry-specific technology, tools, and machines?</w:t>
            </w:r>
          </w:p>
        </w:tc>
        <w:tc>
          <w:tcPr>
            <w:tcW w:w="602" w:type="pct"/>
          </w:tcPr>
          <w:p w14:paraId="7EDC3BEC"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History and Social Science:</w:t>
            </w:r>
            <w:r w:rsidRPr="00A63F74">
              <w:rPr>
                <w:rFonts w:ascii="Times New Roman" w:eastAsia="Times New Roman" w:hAnsi="Times New Roman" w:cs="Times New Roman"/>
                <w:sz w:val="24"/>
                <w:szCs w:val="24"/>
              </w:rPr>
              <w:t xml:space="preserve"> Skills GOVT, Skills VUS, Skills WHI, Skills WHII</w:t>
            </w:r>
          </w:p>
          <w:p w14:paraId="61F3C644" w14:textId="77777777" w:rsidR="00A63F74" w:rsidRPr="00A63F74" w:rsidRDefault="00A63F74" w:rsidP="00A63F74">
            <w:pPr>
              <w:rPr>
                <w:rFonts w:ascii="Times New Roman" w:eastAsia="Times New Roman" w:hAnsi="Times New Roman" w:cs="Times New Roman"/>
                <w:sz w:val="24"/>
                <w:szCs w:val="24"/>
              </w:rPr>
            </w:pPr>
          </w:p>
          <w:p w14:paraId="56141887" w14:textId="600A1084" w:rsidR="00A63F74" w:rsidRPr="00A63F74" w:rsidRDefault="00A63F74" w:rsidP="00A63F74">
            <w:pPr>
              <w:tabs>
                <w:tab w:val="left" w:pos="1627"/>
              </w:tabs>
              <w:rPr>
                <w:rFonts w:ascii="Times New Roman" w:eastAsia="Times New Roman" w:hAnsi="Times New Roman" w:cs="Times New Roman"/>
                <w:b/>
                <w:bCs/>
                <w:sz w:val="24"/>
                <w:szCs w:val="24"/>
              </w:rPr>
            </w:pPr>
            <w:r w:rsidRPr="00A63F74">
              <w:rPr>
                <w:rFonts w:ascii="Times New Roman" w:eastAsia="Times New Roman" w:hAnsi="Times New Roman" w:cs="Times New Roman"/>
                <w:b/>
                <w:bCs/>
                <w:sz w:val="24"/>
                <w:szCs w:val="24"/>
              </w:rPr>
              <w:t>Mathematics:</w:t>
            </w:r>
            <w:r w:rsidRPr="00A63F74">
              <w:rPr>
                <w:rFonts w:ascii="Times New Roman" w:eastAsia="Times New Roman" w:hAnsi="Times New Roman" w:cs="Times New Roman"/>
                <w:sz w:val="24"/>
                <w:szCs w:val="24"/>
              </w:rPr>
              <w:t xml:space="preserve"> A.7, A.8, A.9, AFDA.1, AFDA.3, AFDA.5, </w:t>
            </w:r>
            <w:r w:rsidRPr="00A63F74">
              <w:rPr>
                <w:rFonts w:ascii="Times New Roman" w:eastAsia="Times New Roman" w:hAnsi="Times New Roman" w:cs="Times New Roman"/>
                <w:sz w:val="24"/>
                <w:szCs w:val="24"/>
              </w:rPr>
              <w:lastRenderedPageBreak/>
              <w:t>AII.4, AII.7, AII.9, COM.1, COM.7, COM.10, COM.11, COM.12, COM.16</w:t>
            </w:r>
          </w:p>
        </w:tc>
        <w:tc>
          <w:tcPr>
            <w:tcW w:w="625" w:type="pct"/>
          </w:tcPr>
          <w:p w14:paraId="5BFDCDDB"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tcPr>
          <w:p w14:paraId="32CF2A18"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39A335FB" w14:textId="77777777" w:rsidTr="00A63F74">
        <w:tc>
          <w:tcPr>
            <w:tcW w:w="191" w:type="pct"/>
          </w:tcPr>
          <w:p w14:paraId="0B58DEA7" w14:textId="7D2894C8"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lang w:val="fr-FR"/>
              </w:rPr>
              <w:t>19</w:t>
            </w:r>
          </w:p>
        </w:tc>
        <w:tc>
          <w:tcPr>
            <w:tcW w:w="529" w:type="pct"/>
            <w:tcMar>
              <w:top w:w="43" w:type="dxa"/>
              <w:left w:w="115" w:type="dxa"/>
              <w:bottom w:w="43" w:type="dxa"/>
              <w:right w:w="115" w:type="dxa"/>
            </w:tcMar>
          </w:tcPr>
          <w:p w14:paraId="6B627100" w14:textId="18E0AE07"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Apply mathematical skills to job-specific tasks.</w:t>
            </w:r>
          </w:p>
        </w:tc>
        <w:tc>
          <w:tcPr>
            <w:tcW w:w="1130" w:type="pct"/>
          </w:tcPr>
          <w:p w14:paraId="7E80EF46" w14:textId="77777777" w:rsidR="00A63F74" w:rsidRPr="00A63F74" w:rsidRDefault="00A63F74" w:rsidP="00A63F74">
            <w:pPr>
              <w:shd w:val="clear" w:color="auto" w:fill="FFFFFF"/>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Application could include</w:t>
            </w:r>
          </w:p>
          <w:p w14:paraId="33683B21"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performing calculations (e.g., percentages, fractions, addition, subtraction, averages, measurement, conversions, monetary transactions)</w:t>
            </w:r>
          </w:p>
          <w:p w14:paraId="5DCDD97A" w14:textId="77777777"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applying mathematical processes to accomplish job-specific tasks (e.g., estimating required supplies, completing expense reports)</w:t>
            </w:r>
          </w:p>
          <w:p w14:paraId="3A960004" w14:textId="4E3EE46C"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managing personal finance (e.g., understanding wage rates, paycheck deductions, taxes, sales receipts).</w:t>
            </w:r>
          </w:p>
        </w:tc>
        <w:tc>
          <w:tcPr>
            <w:tcW w:w="1347" w:type="pct"/>
          </w:tcPr>
          <w:p w14:paraId="312D7492"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mathematical skills are required to attain an entry-level job in a specific field? What mathematical skills are required for higher-level jobs within that field?</w:t>
            </w:r>
          </w:p>
          <w:p w14:paraId="7C435B3C" w14:textId="77777777"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What resources are available to assist in the improvement of mathematical skills?</w:t>
            </w:r>
          </w:p>
          <w:p w14:paraId="278B6C67" w14:textId="1BA74D0B"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Why are mathematical skills considered communication skills?</w:t>
            </w:r>
          </w:p>
        </w:tc>
        <w:tc>
          <w:tcPr>
            <w:tcW w:w="602" w:type="pct"/>
          </w:tcPr>
          <w:p w14:paraId="726D1BBC"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English:</w:t>
            </w:r>
            <w:r w:rsidRPr="00A63F74">
              <w:rPr>
                <w:rFonts w:ascii="Times New Roman" w:eastAsia="Times New Roman" w:hAnsi="Times New Roman" w:cs="Times New Roman"/>
                <w:sz w:val="24"/>
                <w:szCs w:val="24"/>
              </w:rPr>
              <w:t xml:space="preserve"> 9.DSR, 9.RI, 9.W, 10.DSR, 10.RI, 10.W, 11.DSR, 11.RI, 11.W, 12.DSR, 12.RI, 12.W</w:t>
            </w:r>
          </w:p>
          <w:p w14:paraId="5ECDEBC3" w14:textId="77777777" w:rsidR="00A63F74" w:rsidRPr="00A63F74" w:rsidRDefault="00A63F74" w:rsidP="00A63F74">
            <w:pPr>
              <w:rPr>
                <w:rFonts w:ascii="Times New Roman" w:eastAsia="Times New Roman" w:hAnsi="Times New Roman" w:cs="Times New Roman"/>
                <w:sz w:val="24"/>
                <w:szCs w:val="24"/>
              </w:rPr>
            </w:pPr>
          </w:p>
          <w:p w14:paraId="1CDA8A68"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History and Social Science:</w:t>
            </w:r>
            <w:r w:rsidRPr="00A63F74">
              <w:rPr>
                <w:rFonts w:ascii="Times New Roman" w:eastAsia="Times New Roman" w:hAnsi="Times New Roman" w:cs="Times New Roman"/>
                <w:sz w:val="24"/>
                <w:szCs w:val="24"/>
              </w:rPr>
              <w:t xml:space="preserve"> Skills GOVT, Skills VUS, Skills WHI, Skills WHII</w:t>
            </w:r>
          </w:p>
          <w:p w14:paraId="06FC8736" w14:textId="77777777" w:rsidR="00A63F74" w:rsidRPr="00A63F74" w:rsidRDefault="00A63F74" w:rsidP="00A63F74">
            <w:pPr>
              <w:rPr>
                <w:rFonts w:ascii="Times New Roman" w:eastAsia="Times New Roman" w:hAnsi="Times New Roman" w:cs="Times New Roman"/>
                <w:sz w:val="24"/>
                <w:szCs w:val="24"/>
              </w:rPr>
            </w:pPr>
          </w:p>
          <w:p w14:paraId="20DBC469"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Mathematics:</w:t>
            </w:r>
            <w:r w:rsidRPr="00A63F74">
              <w:rPr>
                <w:rFonts w:ascii="Times New Roman" w:eastAsia="Times New Roman" w:hAnsi="Times New Roman" w:cs="Times New Roman"/>
                <w:sz w:val="24"/>
                <w:szCs w:val="24"/>
              </w:rPr>
              <w:t xml:space="preserve"> A.1, A.3, A.4, A.5, A.7, A.8, A.9, AFDA.1, AFDA.3, AFDA.5, AFDA.8, AII.3, AII.7, AII.9, AII.10, COM.1, COM.7</w:t>
            </w:r>
          </w:p>
          <w:p w14:paraId="2A0AC6EA" w14:textId="77777777" w:rsidR="00A63F74" w:rsidRPr="00A63F74" w:rsidRDefault="00A63F74" w:rsidP="00A63F74">
            <w:pPr>
              <w:rPr>
                <w:rFonts w:ascii="Times New Roman" w:eastAsia="Times New Roman" w:hAnsi="Times New Roman" w:cs="Times New Roman"/>
                <w:sz w:val="24"/>
                <w:szCs w:val="24"/>
              </w:rPr>
            </w:pPr>
          </w:p>
          <w:p w14:paraId="2ACA61D1" w14:textId="7A7DBF85" w:rsidR="00A63F74" w:rsidRPr="00A63F74" w:rsidRDefault="00A63F74" w:rsidP="00A63F74">
            <w:pPr>
              <w:tabs>
                <w:tab w:val="left" w:pos="1627"/>
              </w:tabs>
              <w:rPr>
                <w:rFonts w:ascii="Times New Roman" w:eastAsia="Times New Roman" w:hAnsi="Times New Roman" w:cs="Times New Roman"/>
                <w:b/>
                <w:bCs/>
                <w:sz w:val="24"/>
                <w:szCs w:val="24"/>
              </w:rPr>
            </w:pPr>
            <w:r w:rsidRPr="00A63F74">
              <w:rPr>
                <w:rFonts w:ascii="Times New Roman" w:eastAsia="Times New Roman" w:hAnsi="Times New Roman" w:cs="Times New Roman"/>
                <w:b/>
                <w:bCs/>
                <w:sz w:val="24"/>
                <w:szCs w:val="24"/>
              </w:rPr>
              <w:t>Science:</w:t>
            </w:r>
            <w:r w:rsidRPr="00A63F74">
              <w:rPr>
                <w:rFonts w:ascii="Times New Roman" w:eastAsia="Times New Roman" w:hAnsi="Times New Roman" w:cs="Times New Roman"/>
                <w:sz w:val="24"/>
                <w:szCs w:val="24"/>
              </w:rPr>
              <w:t xml:space="preserve"> BIO.1, CH.1, ES.1, PH.1</w:t>
            </w:r>
          </w:p>
        </w:tc>
        <w:tc>
          <w:tcPr>
            <w:tcW w:w="625" w:type="pct"/>
          </w:tcPr>
          <w:p w14:paraId="311763D2"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tcPr>
          <w:p w14:paraId="695D4169"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705A0617" w14:textId="77777777" w:rsidTr="00A63F74">
        <w:tc>
          <w:tcPr>
            <w:tcW w:w="191" w:type="pct"/>
          </w:tcPr>
          <w:p w14:paraId="723A5C4C" w14:textId="45293A37"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20</w:t>
            </w:r>
          </w:p>
        </w:tc>
        <w:tc>
          <w:tcPr>
            <w:tcW w:w="529" w:type="pct"/>
            <w:tcMar>
              <w:top w:w="43" w:type="dxa"/>
              <w:left w:w="115" w:type="dxa"/>
              <w:bottom w:w="43" w:type="dxa"/>
              <w:right w:w="115" w:type="dxa"/>
            </w:tcMar>
          </w:tcPr>
          <w:p w14:paraId="43F3C7DF" w14:textId="59AB3535"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Demonstrate professionalism.</w:t>
            </w:r>
          </w:p>
        </w:tc>
        <w:tc>
          <w:tcPr>
            <w:tcW w:w="1130" w:type="pct"/>
          </w:tcPr>
          <w:p w14:paraId="18251B4E" w14:textId="77777777" w:rsidR="00A63F74" w:rsidRPr="00A63F74" w:rsidRDefault="00A63F74" w:rsidP="00A63F74">
            <w:pPr>
              <w:shd w:val="clear" w:color="auto" w:fill="FFFFFF"/>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Demonstration includes</w:t>
            </w:r>
          </w:p>
          <w:p w14:paraId="62954C23"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defining </w:t>
            </w:r>
            <w:r w:rsidRPr="00A63F74">
              <w:rPr>
                <w:rFonts w:ascii="Times New Roman" w:eastAsia="Times New Roman" w:hAnsi="Times New Roman" w:cs="Times New Roman"/>
                <w:i/>
                <w:iCs/>
                <w:sz w:val="24"/>
                <w:szCs w:val="24"/>
              </w:rPr>
              <w:t>professionalism</w:t>
            </w:r>
          </w:p>
          <w:p w14:paraId="1496BB86"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practicing punctuality and attendance</w:t>
            </w:r>
          </w:p>
          <w:p w14:paraId="75A4D13A"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adhering to work-schedule expectations</w:t>
            </w:r>
          </w:p>
          <w:p w14:paraId="4EFB9E32"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exercising etiquette (e.g., language, manners, and behaviors </w:t>
            </w:r>
            <w:r w:rsidRPr="00A63F74">
              <w:rPr>
                <w:rFonts w:ascii="Times New Roman" w:eastAsia="Times New Roman" w:hAnsi="Times New Roman" w:cs="Times New Roman"/>
                <w:sz w:val="24"/>
                <w:szCs w:val="24"/>
              </w:rPr>
              <w:lastRenderedPageBreak/>
              <w:t>suitable for the workplace and online; appropriate verbal and nonverbal communication)</w:t>
            </w:r>
          </w:p>
          <w:p w14:paraId="38E39777" w14:textId="77777777"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exhibiting professional self-representation (e.g., using a firm handshake, introducing oneself, making eye contact)</w:t>
            </w:r>
          </w:p>
          <w:p w14:paraId="7A477E04" w14:textId="50CBE380"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maintaining professional appearance (e.g., maintaining personal hygiene, adhering to a dress code).</w:t>
            </w:r>
          </w:p>
        </w:tc>
        <w:tc>
          <w:tcPr>
            <w:tcW w:w="1347" w:type="pct"/>
          </w:tcPr>
          <w:p w14:paraId="09B0868D"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What is professionalism? How is it demonstrated?</w:t>
            </w:r>
          </w:p>
          <w:p w14:paraId="542678E2"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can a person make a positive first impression? Why is this important?</w:t>
            </w:r>
          </w:p>
          <w:p w14:paraId="62F84FA4"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Why is professional appearance important in the workplace?</w:t>
            </w:r>
          </w:p>
          <w:p w14:paraId="6B1422BD"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Why are punctuality and attendance important in the workplace?</w:t>
            </w:r>
          </w:p>
          <w:p w14:paraId="5CCC9197" w14:textId="77777777"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lastRenderedPageBreak/>
              <w:t>What are some examples of workplace schedule expectations?</w:t>
            </w:r>
          </w:p>
          <w:p w14:paraId="23BA4EA6" w14:textId="5EF0F3F9"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How do behavior and communication expectations differ between home and school? How might these expectations differ in the workplace?</w:t>
            </w:r>
          </w:p>
        </w:tc>
        <w:tc>
          <w:tcPr>
            <w:tcW w:w="602" w:type="pct"/>
          </w:tcPr>
          <w:p w14:paraId="49570BEC"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lastRenderedPageBreak/>
              <w:t>English:</w:t>
            </w:r>
            <w:r w:rsidRPr="00A63F74">
              <w:rPr>
                <w:rFonts w:ascii="Times New Roman" w:eastAsia="Times New Roman" w:hAnsi="Times New Roman" w:cs="Times New Roman"/>
                <w:sz w:val="24"/>
                <w:szCs w:val="24"/>
              </w:rPr>
              <w:t xml:space="preserve"> 9.C, 10.C, 11.C, 12.C</w:t>
            </w:r>
          </w:p>
          <w:p w14:paraId="2B713141" w14:textId="77777777" w:rsidR="00A63F74" w:rsidRPr="00A63F74" w:rsidRDefault="00A63F74" w:rsidP="00A63F74">
            <w:pPr>
              <w:rPr>
                <w:rFonts w:ascii="Times New Roman" w:eastAsia="Times New Roman" w:hAnsi="Times New Roman" w:cs="Times New Roman"/>
                <w:sz w:val="24"/>
                <w:szCs w:val="24"/>
              </w:rPr>
            </w:pPr>
          </w:p>
          <w:p w14:paraId="3D67FF0F" w14:textId="307B6042" w:rsidR="00A63F74" w:rsidRPr="00A63F74" w:rsidRDefault="00A63F74" w:rsidP="00A63F74">
            <w:pPr>
              <w:tabs>
                <w:tab w:val="left" w:pos="1627"/>
              </w:tabs>
              <w:rPr>
                <w:rFonts w:ascii="Times New Roman" w:eastAsia="Times New Roman" w:hAnsi="Times New Roman" w:cs="Times New Roman"/>
                <w:b/>
                <w:bCs/>
                <w:sz w:val="24"/>
                <w:szCs w:val="24"/>
              </w:rPr>
            </w:pPr>
            <w:r w:rsidRPr="00A63F74">
              <w:rPr>
                <w:rFonts w:ascii="Times New Roman" w:eastAsia="Times New Roman" w:hAnsi="Times New Roman" w:cs="Times New Roman"/>
                <w:b/>
                <w:bCs/>
                <w:sz w:val="24"/>
                <w:szCs w:val="24"/>
              </w:rPr>
              <w:t>History and Social Science:</w:t>
            </w:r>
            <w:r w:rsidRPr="00A63F74">
              <w:rPr>
                <w:rFonts w:ascii="Times New Roman" w:eastAsia="Times New Roman" w:hAnsi="Times New Roman" w:cs="Times New Roman"/>
                <w:sz w:val="24"/>
                <w:szCs w:val="24"/>
              </w:rPr>
              <w:t xml:space="preserve"> Skills GOVT, Skills VUS, Skills WHI, Skills WHII</w:t>
            </w:r>
          </w:p>
        </w:tc>
        <w:tc>
          <w:tcPr>
            <w:tcW w:w="625" w:type="pct"/>
          </w:tcPr>
          <w:p w14:paraId="59B0CA99"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tcPr>
          <w:p w14:paraId="6E593BDA"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587B3BB8" w14:textId="77777777" w:rsidTr="00A63F74">
        <w:tc>
          <w:tcPr>
            <w:tcW w:w="191" w:type="pct"/>
          </w:tcPr>
          <w:p w14:paraId="48A88FC6" w14:textId="08288F0F"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21</w:t>
            </w:r>
          </w:p>
        </w:tc>
        <w:tc>
          <w:tcPr>
            <w:tcW w:w="529" w:type="pct"/>
            <w:tcMar>
              <w:top w:w="43" w:type="dxa"/>
              <w:left w:w="115" w:type="dxa"/>
              <w:bottom w:w="43" w:type="dxa"/>
              <w:right w:w="115" w:type="dxa"/>
            </w:tcMar>
          </w:tcPr>
          <w:p w14:paraId="05A07CAB" w14:textId="1704E614"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Demonstrate reading and writing skills.</w:t>
            </w:r>
          </w:p>
        </w:tc>
        <w:tc>
          <w:tcPr>
            <w:tcW w:w="1130" w:type="pct"/>
          </w:tcPr>
          <w:p w14:paraId="31FB4683" w14:textId="77777777" w:rsidR="00A63F74" w:rsidRPr="00A63F74" w:rsidRDefault="00A63F74" w:rsidP="00A63F74">
            <w:pPr>
              <w:shd w:val="clear" w:color="auto" w:fill="FFFFFF"/>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Demonstration includes</w:t>
            </w:r>
          </w:p>
          <w:p w14:paraId="0FCCE0BE"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reading and interpreting workplace documents</w:t>
            </w:r>
          </w:p>
          <w:p w14:paraId="41D681A3"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effectively writing workplace documents, considering</w:t>
            </w:r>
          </w:p>
          <w:p w14:paraId="5D380EEC" w14:textId="77777777" w:rsidR="00A63F74" w:rsidRPr="00A63F74" w:rsidRDefault="00A63F74" w:rsidP="00A63F74">
            <w:pPr>
              <w:numPr>
                <w:ilvl w:val="1"/>
                <w:numId w:val="82"/>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ability to convey messages with clarity</w:t>
            </w:r>
          </w:p>
          <w:p w14:paraId="4AA1633A" w14:textId="77777777" w:rsidR="00A63F74" w:rsidRPr="00A63F74" w:rsidRDefault="00A63F74" w:rsidP="00A63F74">
            <w:pPr>
              <w:numPr>
                <w:ilvl w:val="1"/>
                <w:numId w:val="82"/>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professional tone, appropriate to audience</w:t>
            </w:r>
          </w:p>
          <w:p w14:paraId="24B42A48" w14:textId="77777777" w:rsidR="00A63F74" w:rsidRPr="00A63F74" w:rsidRDefault="00A63F74" w:rsidP="00A63F74">
            <w:pPr>
              <w:numPr>
                <w:ilvl w:val="1"/>
                <w:numId w:val="82"/>
              </w:numPr>
              <w:shd w:val="clear" w:color="auto" w:fill="FFFFFF"/>
              <w:tabs>
                <w:tab w:val="clear" w:pos="1440"/>
                <w:tab w:val="num" w:pos="1103"/>
                <w:tab w:val="num" w:pos="1195"/>
              </w:tabs>
              <w:ind w:left="1105"/>
              <w:rPr>
                <w:rFonts w:ascii="Times New Roman" w:eastAsia="Times New Roman" w:hAnsi="Times New Roman" w:cs="Times New Roman"/>
                <w:b/>
                <w:bCs/>
                <w:color w:val="FFFFFF" w:themeColor="background1"/>
                <w:sz w:val="24"/>
                <w:szCs w:val="24"/>
              </w:rPr>
            </w:pPr>
            <w:proofErr w:type="spellStart"/>
            <w:r w:rsidRPr="00A63F74">
              <w:rPr>
                <w:rFonts w:ascii="Times New Roman" w:eastAsia="Times New Roman" w:hAnsi="Times New Roman" w:cs="Times New Roman"/>
                <w:sz w:val="24"/>
                <w:szCs w:val="24"/>
              </w:rPr>
              <w:t>grammar</w:t>
            </w:r>
            <w:proofErr w:type="spellEnd"/>
          </w:p>
          <w:p w14:paraId="78DB6883" w14:textId="2E76F57B" w:rsidR="00A63F74" w:rsidRPr="00A63F74" w:rsidRDefault="00A63F74" w:rsidP="00A63F74">
            <w:pPr>
              <w:numPr>
                <w:ilvl w:val="1"/>
                <w:numId w:val="82"/>
              </w:numPr>
              <w:shd w:val="clear" w:color="auto" w:fill="FFFFFF"/>
              <w:tabs>
                <w:tab w:val="clear" w:pos="1440"/>
                <w:tab w:val="num" w:pos="1103"/>
                <w:tab w:val="num" w:pos="1195"/>
              </w:tabs>
              <w:ind w:left="1105"/>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forms and conventions (e.g., formatting documents, using an email signature).</w:t>
            </w:r>
          </w:p>
        </w:tc>
        <w:tc>
          <w:tcPr>
            <w:tcW w:w="1347" w:type="pct"/>
          </w:tcPr>
          <w:p w14:paraId="5D3E2212"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What level of reading and writing skills are required for an entry-level job </w:t>
            </w:r>
            <w:proofErr w:type="gramStart"/>
            <w:r w:rsidRPr="00A63F74">
              <w:rPr>
                <w:rFonts w:ascii="Times New Roman" w:eastAsia="Times New Roman" w:hAnsi="Times New Roman" w:cs="Times New Roman"/>
                <w:sz w:val="24"/>
                <w:szCs w:val="24"/>
              </w:rPr>
              <w:t>in a given</w:t>
            </w:r>
            <w:proofErr w:type="gramEnd"/>
            <w:r w:rsidRPr="00A63F74">
              <w:rPr>
                <w:rFonts w:ascii="Times New Roman" w:eastAsia="Times New Roman" w:hAnsi="Times New Roman" w:cs="Times New Roman"/>
                <w:sz w:val="24"/>
                <w:szCs w:val="24"/>
              </w:rPr>
              <w:t xml:space="preserve"> industry?</w:t>
            </w:r>
          </w:p>
          <w:p w14:paraId="33ADEA5A"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do reading and writing skills help a person succeed as an individual, family member, and citizen?</w:t>
            </w:r>
          </w:p>
          <w:p w14:paraId="67FA1D3E" w14:textId="77777777"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 xml:space="preserve">How would written correspondence differ </w:t>
            </w:r>
            <w:proofErr w:type="gramStart"/>
            <w:r w:rsidRPr="00A63F74">
              <w:rPr>
                <w:rFonts w:ascii="Times New Roman" w:eastAsia="Times New Roman" w:hAnsi="Times New Roman" w:cs="Times New Roman"/>
                <w:sz w:val="24"/>
                <w:szCs w:val="24"/>
              </w:rPr>
              <w:t>among</w:t>
            </w:r>
            <w:proofErr w:type="gramEnd"/>
            <w:r w:rsidRPr="00A63F74">
              <w:rPr>
                <w:rFonts w:ascii="Times New Roman" w:eastAsia="Times New Roman" w:hAnsi="Times New Roman" w:cs="Times New Roman"/>
                <w:sz w:val="24"/>
                <w:szCs w:val="24"/>
              </w:rPr>
              <w:t xml:space="preserve"> friends vs. between an applicant and a prospective employer?</w:t>
            </w:r>
          </w:p>
          <w:p w14:paraId="144552DE" w14:textId="40145B29"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Why is it important for an employee to gain knowledge of preferred forms and conventions in the workplace?</w:t>
            </w:r>
          </w:p>
        </w:tc>
        <w:tc>
          <w:tcPr>
            <w:tcW w:w="602" w:type="pct"/>
          </w:tcPr>
          <w:p w14:paraId="514E1E3E"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English:</w:t>
            </w:r>
            <w:r w:rsidRPr="00A63F74">
              <w:rPr>
                <w:rFonts w:ascii="Times New Roman" w:eastAsia="Times New Roman" w:hAnsi="Times New Roman" w:cs="Times New Roman"/>
                <w:sz w:val="24"/>
                <w:szCs w:val="24"/>
              </w:rPr>
              <w:t xml:space="preserve"> 9.C, 9.DSR, 9.RI, 9.W, 9.LU, 10.C, 10.DSR, 10.RI, 10.W, 10.LU, 11.C, 11.DSR, 11.RI, 11.W, 11.LU, 12.C, 12.DSR, 12.RI, 12.W, 12.LU</w:t>
            </w:r>
          </w:p>
          <w:p w14:paraId="3CEB0172" w14:textId="77777777" w:rsidR="00A63F74" w:rsidRPr="00A63F74" w:rsidRDefault="00A63F74" w:rsidP="00A63F74">
            <w:pPr>
              <w:rPr>
                <w:rFonts w:ascii="Times New Roman" w:eastAsia="Times New Roman" w:hAnsi="Times New Roman" w:cs="Times New Roman"/>
                <w:sz w:val="24"/>
                <w:szCs w:val="24"/>
              </w:rPr>
            </w:pPr>
          </w:p>
          <w:p w14:paraId="4288CA11" w14:textId="1EA352D9" w:rsidR="00A63F74" w:rsidRPr="00A63F74" w:rsidRDefault="00A63F74" w:rsidP="00A63F74">
            <w:pPr>
              <w:tabs>
                <w:tab w:val="left" w:pos="1627"/>
              </w:tabs>
              <w:rPr>
                <w:rFonts w:ascii="Times New Roman" w:eastAsia="Times New Roman" w:hAnsi="Times New Roman" w:cs="Times New Roman"/>
                <w:b/>
                <w:bCs/>
                <w:sz w:val="24"/>
                <w:szCs w:val="24"/>
              </w:rPr>
            </w:pPr>
            <w:r w:rsidRPr="00A63F74">
              <w:rPr>
                <w:rFonts w:ascii="Times New Roman" w:eastAsia="Times New Roman" w:hAnsi="Times New Roman" w:cs="Times New Roman"/>
                <w:b/>
                <w:bCs/>
                <w:sz w:val="24"/>
                <w:szCs w:val="24"/>
              </w:rPr>
              <w:t>History and Social Science:</w:t>
            </w:r>
            <w:r w:rsidRPr="00A63F74">
              <w:rPr>
                <w:rFonts w:ascii="Times New Roman" w:eastAsia="Times New Roman" w:hAnsi="Times New Roman" w:cs="Times New Roman"/>
                <w:sz w:val="24"/>
                <w:szCs w:val="24"/>
              </w:rPr>
              <w:t xml:space="preserve"> Skills GOVT, Skills VUS, Skills WHI, Skills WHII</w:t>
            </w:r>
          </w:p>
        </w:tc>
        <w:tc>
          <w:tcPr>
            <w:tcW w:w="625" w:type="pct"/>
          </w:tcPr>
          <w:p w14:paraId="14BCC997"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tcPr>
          <w:p w14:paraId="298E7069"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6C2444F9" w14:textId="77777777" w:rsidTr="00A63F74">
        <w:tc>
          <w:tcPr>
            <w:tcW w:w="191" w:type="pct"/>
          </w:tcPr>
          <w:p w14:paraId="0AAED7F1" w14:textId="7AAE1FE7"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22</w:t>
            </w:r>
          </w:p>
        </w:tc>
        <w:tc>
          <w:tcPr>
            <w:tcW w:w="529" w:type="pct"/>
            <w:tcMar>
              <w:top w:w="43" w:type="dxa"/>
              <w:left w:w="115" w:type="dxa"/>
              <w:bottom w:w="43" w:type="dxa"/>
              <w:right w:w="115" w:type="dxa"/>
            </w:tcMar>
          </w:tcPr>
          <w:p w14:paraId="709EE0B6" w14:textId="050ACF4B"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Demonstrate workplace safety.</w:t>
            </w:r>
          </w:p>
        </w:tc>
        <w:tc>
          <w:tcPr>
            <w:tcW w:w="1130" w:type="pct"/>
          </w:tcPr>
          <w:p w14:paraId="0ABF12CB" w14:textId="77777777" w:rsidR="00A63F74" w:rsidRPr="00A63F74" w:rsidRDefault="00A63F74" w:rsidP="00A63F74">
            <w:pPr>
              <w:shd w:val="clear" w:color="auto" w:fill="FFFFFF"/>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Demonstration includes, but is not limited to,</w:t>
            </w:r>
          </w:p>
          <w:p w14:paraId="5F409F1B"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adhering to Occupational Safety and Health Administration (OSHA) standards and instructor and manufacturer guidelines</w:t>
            </w:r>
          </w:p>
          <w:p w14:paraId="4D24B2D6" w14:textId="77777777" w:rsidR="00A63F74" w:rsidRPr="00A63F74" w:rsidRDefault="00A63F74" w:rsidP="00A63F74">
            <w:pPr>
              <w:numPr>
                <w:ilvl w:val="1"/>
                <w:numId w:val="81"/>
              </w:numPr>
              <w:shd w:val="clear" w:color="auto" w:fill="FFFFFF"/>
              <w:tabs>
                <w:tab w:val="clear" w:pos="1440"/>
                <w:tab w:val="num" w:pos="1103"/>
              </w:tabs>
              <w:ind w:left="1103"/>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interpreting safety data sheets (SDS)</w:t>
            </w:r>
          </w:p>
          <w:p w14:paraId="13EDA864" w14:textId="77777777" w:rsidR="00A63F74" w:rsidRPr="00A63F74" w:rsidRDefault="00A63F74" w:rsidP="00A63F74">
            <w:pPr>
              <w:numPr>
                <w:ilvl w:val="1"/>
                <w:numId w:val="81"/>
              </w:numPr>
              <w:shd w:val="clear" w:color="auto" w:fill="FFFFFF"/>
              <w:tabs>
                <w:tab w:val="clear" w:pos="1440"/>
                <w:tab w:val="num" w:pos="1103"/>
              </w:tabs>
              <w:ind w:left="1103"/>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identifying and using personal protective equipment (PPE)</w:t>
            </w:r>
          </w:p>
          <w:p w14:paraId="1F61C658"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maintaining universal precautions (e.g., to protect against bloodborne pathogens)</w:t>
            </w:r>
          </w:p>
          <w:p w14:paraId="777FB1D4" w14:textId="77777777"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identifying risks and hazards in the workplace</w:t>
            </w:r>
          </w:p>
          <w:p w14:paraId="1A1F8DBF" w14:textId="4BB846C4"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following emergency protocols (e.g., evacuation routes).</w:t>
            </w:r>
          </w:p>
        </w:tc>
        <w:tc>
          <w:tcPr>
            <w:tcW w:w="1347" w:type="pct"/>
          </w:tcPr>
          <w:p w14:paraId="714D89F5"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What is OSHA? Under what federal department does it fall?</w:t>
            </w:r>
          </w:p>
          <w:p w14:paraId="46B27576"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does OSHA help employees identify risks and hazards in the workplace?</w:t>
            </w:r>
          </w:p>
          <w:p w14:paraId="732FF3D4" w14:textId="77777777"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Where might one find an SDS?</w:t>
            </w:r>
          </w:p>
          <w:p w14:paraId="478D93F4" w14:textId="473263EA"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How do emergency protocols differ within the school, the workplace, and the home?</w:t>
            </w:r>
          </w:p>
        </w:tc>
        <w:tc>
          <w:tcPr>
            <w:tcW w:w="602" w:type="pct"/>
          </w:tcPr>
          <w:p w14:paraId="49D44847"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English:</w:t>
            </w:r>
            <w:r w:rsidRPr="00A63F74">
              <w:rPr>
                <w:rFonts w:ascii="Times New Roman" w:eastAsia="Times New Roman" w:hAnsi="Times New Roman" w:cs="Times New Roman"/>
                <w:sz w:val="24"/>
                <w:szCs w:val="24"/>
              </w:rPr>
              <w:t xml:space="preserve"> 9.RI, 10.RI, 11.RI, 12.RI </w:t>
            </w:r>
          </w:p>
          <w:p w14:paraId="6FE5A1F5" w14:textId="77777777" w:rsidR="00A63F74" w:rsidRPr="00A63F74" w:rsidRDefault="00A63F74" w:rsidP="00A63F74">
            <w:pPr>
              <w:rPr>
                <w:rFonts w:ascii="Times New Roman" w:eastAsia="Times New Roman" w:hAnsi="Times New Roman" w:cs="Times New Roman"/>
                <w:sz w:val="24"/>
                <w:szCs w:val="24"/>
              </w:rPr>
            </w:pPr>
          </w:p>
          <w:p w14:paraId="57832FDC"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History and Social Science:</w:t>
            </w:r>
            <w:r w:rsidRPr="00A63F74">
              <w:rPr>
                <w:rFonts w:ascii="Times New Roman" w:eastAsia="Times New Roman" w:hAnsi="Times New Roman" w:cs="Times New Roman"/>
                <w:sz w:val="24"/>
                <w:szCs w:val="24"/>
              </w:rPr>
              <w:t xml:space="preserve"> Skills GOVT, Skills VUS, Skills WHI, Skills WHII</w:t>
            </w:r>
          </w:p>
          <w:p w14:paraId="5ECFEE80" w14:textId="77777777" w:rsidR="00A63F74" w:rsidRPr="00A63F74" w:rsidRDefault="00A63F74" w:rsidP="00A63F74">
            <w:pPr>
              <w:rPr>
                <w:rFonts w:ascii="Times New Roman" w:eastAsia="Times New Roman" w:hAnsi="Times New Roman" w:cs="Times New Roman"/>
                <w:sz w:val="24"/>
                <w:szCs w:val="24"/>
              </w:rPr>
            </w:pPr>
          </w:p>
          <w:p w14:paraId="1D71E0FE" w14:textId="69FD8DB2" w:rsidR="00A63F74" w:rsidRPr="00A63F74" w:rsidRDefault="00A63F74" w:rsidP="00A63F74">
            <w:pPr>
              <w:tabs>
                <w:tab w:val="left" w:pos="1627"/>
              </w:tabs>
              <w:rPr>
                <w:rFonts w:ascii="Times New Roman" w:eastAsia="Times New Roman" w:hAnsi="Times New Roman" w:cs="Times New Roman"/>
                <w:b/>
                <w:bCs/>
                <w:sz w:val="24"/>
                <w:szCs w:val="24"/>
              </w:rPr>
            </w:pPr>
            <w:r w:rsidRPr="00A63F74">
              <w:rPr>
                <w:rFonts w:ascii="Times New Roman" w:eastAsia="Times New Roman" w:hAnsi="Times New Roman" w:cs="Times New Roman"/>
                <w:b/>
                <w:bCs/>
                <w:sz w:val="24"/>
                <w:szCs w:val="24"/>
              </w:rPr>
              <w:lastRenderedPageBreak/>
              <w:t>Science:</w:t>
            </w:r>
            <w:r w:rsidRPr="00A63F74">
              <w:rPr>
                <w:rFonts w:ascii="Times New Roman" w:eastAsia="Times New Roman" w:hAnsi="Times New Roman" w:cs="Times New Roman"/>
                <w:sz w:val="24"/>
                <w:szCs w:val="24"/>
              </w:rPr>
              <w:t xml:space="preserve"> CH.1</w:t>
            </w:r>
          </w:p>
        </w:tc>
        <w:tc>
          <w:tcPr>
            <w:tcW w:w="625" w:type="pct"/>
          </w:tcPr>
          <w:p w14:paraId="34D13296"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tcPr>
          <w:p w14:paraId="588E74D0"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4D3D6BFB" w14:textId="77777777" w:rsidTr="00A63F74">
        <w:tc>
          <w:tcPr>
            <w:tcW w:w="191" w:type="pct"/>
            <w:shd w:val="clear" w:color="auto" w:fill="D0CECE" w:themeFill="background2" w:themeFillShade="E6"/>
          </w:tcPr>
          <w:p w14:paraId="4676F67F" w14:textId="77777777"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p>
        </w:tc>
        <w:tc>
          <w:tcPr>
            <w:tcW w:w="529" w:type="pct"/>
            <w:shd w:val="clear" w:color="auto" w:fill="D0CECE" w:themeFill="background2" w:themeFillShade="E6"/>
            <w:tcMar>
              <w:top w:w="43" w:type="dxa"/>
              <w:left w:w="115" w:type="dxa"/>
              <w:bottom w:w="43" w:type="dxa"/>
              <w:right w:w="115" w:type="dxa"/>
            </w:tcMar>
          </w:tcPr>
          <w:p w14:paraId="5CDB51A8" w14:textId="3F31E6C4"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bookmarkStart w:id="1" w:name="_Toc67297991"/>
            <w:r w:rsidRPr="00A63F74">
              <w:rPr>
                <w:rFonts w:ascii="Times New Roman" w:hAnsi="Times New Roman" w:cs="Times New Roman"/>
                <w:b/>
                <w:bCs/>
                <w:sz w:val="24"/>
                <w:szCs w:val="24"/>
              </w:rPr>
              <w:t>Examining All Aspects of an Industry</w:t>
            </w:r>
            <w:bookmarkEnd w:id="1"/>
          </w:p>
        </w:tc>
        <w:tc>
          <w:tcPr>
            <w:tcW w:w="1130" w:type="pct"/>
            <w:shd w:val="clear" w:color="auto" w:fill="D0CECE" w:themeFill="background2" w:themeFillShade="E6"/>
          </w:tcPr>
          <w:p w14:paraId="64D88CF8" w14:textId="77777777"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p>
        </w:tc>
        <w:tc>
          <w:tcPr>
            <w:tcW w:w="1347" w:type="pct"/>
            <w:shd w:val="clear" w:color="auto" w:fill="D0CECE" w:themeFill="background2" w:themeFillShade="E6"/>
          </w:tcPr>
          <w:p w14:paraId="62A4F85C"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02" w:type="pct"/>
            <w:shd w:val="clear" w:color="auto" w:fill="D0CECE" w:themeFill="background2" w:themeFillShade="E6"/>
          </w:tcPr>
          <w:p w14:paraId="6DD8BB55"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25" w:type="pct"/>
            <w:shd w:val="clear" w:color="auto" w:fill="D0CECE" w:themeFill="background2" w:themeFillShade="E6"/>
          </w:tcPr>
          <w:p w14:paraId="2E97AAE2"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shd w:val="clear" w:color="auto" w:fill="D0CECE" w:themeFill="background2" w:themeFillShade="E6"/>
          </w:tcPr>
          <w:p w14:paraId="0B837573"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514F0AD4" w14:textId="77777777" w:rsidTr="00A63F74">
        <w:tc>
          <w:tcPr>
            <w:tcW w:w="191" w:type="pct"/>
          </w:tcPr>
          <w:p w14:paraId="486466A8" w14:textId="786EC5C4"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23</w:t>
            </w:r>
          </w:p>
        </w:tc>
        <w:tc>
          <w:tcPr>
            <w:tcW w:w="529" w:type="pct"/>
            <w:tcMar>
              <w:top w:w="43" w:type="dxa"/>
              <w:left w:w="115" w:type="dxa"/>
              <w:bottom w:w="43" w:type="dxa"/>
              <w:right w:w="115" w:type="dxa"/>
            </w:tcMar>
          </w:tcPr>
          <w:p w14:paraId="4EC31924" w14:textId="4CA5E4DE"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Examine aspects of planning within an industry/organization.</w:t>
            </w:r>
          </w:p>
        </w:tc>
        <w:tc>
          <w:tcPr>
            <w:tcW w:w="1130" w:type="pct"/>
          </w:tcPr>
          <w:p w14:paraId="1349EB72" w14:textId="77777777" w:rsidR="00A63F74" w:rsidRPr="00A63F74" w:rsidRDefault="00A63F74" w:rsidP="00A63F74">
            <w:pPr>
              <w:shd w:val="clear" w:color="auto" w:fill="FFFFFF"/>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Examination should include</w:t>
            </w:r>
          </w:p>
          <w:p w14:paraId="15DA433E"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development of vision and mission statements</w:t>
            </w:r>
          </w:p>
          <w:p w14:paraId="7152584B"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setting of performance goals and objectives</w:t>
            </w:r>
          </w:p>
          <w:p w14:paraId="7F122CFA"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review of previous performance (e.g., productivity, profit)</w:t>
            </w:r>
          </w:p>
          <w:p w14:paraId="77547D36"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evaluation of current assets</w:t>
            </w:r>
          </w:p>
          <w:p w14:paraId="7F546D56"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formulation of strategic and operational plans</w:t>
            </w:r>
          </w:p>
          <w:p w14:paraId="64F36BA9"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use of planning tools (e.g., market research, budget analysis, decision-making models, competitive analyses)</w:t>
            </w:r>
          </w:p>
          <w:p w14:paraId="69761021"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determination of human, natural, technology, and capital resource needs</w:t>
            </w:r>
          </w:p>
          <w:p w14:paraId="7155A4BE"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forecasting of trends</w:t>
            </w:r>
          </w:p>
          <w:p w14:paraId="65507085" w14:textId="77777777"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anticipation of changes in the business climate (e.g., economic factors, laws, regulations, taxes)</w:t>
            </w:r>
          </w:p>
          <w:p w14:paraId="2DA85950" w14:textId="512A7828"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lastRenderedPageBreak/>
              <w:t>anticipation of and compensation for organizational and industry risk.</w:t>
            </w:r>
          </w:p>
        </w:tc>
        <w:tc>
          <w:tcPr>
            <w:tcW w:w="1347" w:type="pct"/>
          </w:tcPr>
          <w:p w14:paraId="56CF0ED1"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Where can you find examples of strategic plans that align with a business or industry in your area of interest?</w:t>
            </w:r>
          </w:p>
          <w:p w14:paraId="416F45DD" w14:textId="77777777"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What lessons can you learn by comparing successful and unsuccessful businesses?</w:t>
            </w:r>
          </w:p>
          <w:p w14:paraId="2E7726BC" w14:textId="5360BE3E"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What might be some consequences of inadequate business planning?</w:t>
            </w:r>
          </w:p>
        </w:tc>
        <w:tc>
          <w:tcPr>
            <w:tcW w:w="602" w:type="pct"/>
          </w:tcPr>
          <w:p w14:paraId="2C15B784" w14:textId="7181F9E6" w:rsidR="00A63F74" w:rsidRPr="00A63F74" w:rsidRDefault="00A63F74" w:rsidP="00A63F74">
            <w:pPr>
              <w:tabs>
                <w:tab w:val="left" w:pos="1627"/>
              </w:tabs>
              <w:rPr>
                <w:rFonts w:ascii="Times New Roman" w:eastAsia="Times New Roman" w:hAnsi="Times New Roman" w:cs="Times New Roman"/>
                <w:b/>
                <w:bCs/>
                <w:sz w:val="24"/>
                <w:szCs w:val="24"/>
              </w:rPr>
            </w:pPr>
            <w:r w:rsidRPr="00A63F74">
              <w:rPr>
                <w:rFonts w:ascii="Times New Roman" w:eastAsia="Times New Roman" w:hAnsi="Times New Roman" w:cs="Times New Roman"/>
                <w:b/>
                <w:bCs/>
                <w:sz w:val="24"/>
                <w:szCs w:val="24"/>
              </w:rPr>
              <w:t>History and Social Science:</w:t>
            </w:r>
            <w:r w:rsidRPr="00A63F74">
              <w:rPr>
                <w:rFonts w:ascii="Times New Roman" w:eastAsia="Times New Roman" w:hAnsi="Times New Roman" w:cs="Times New Roman"/>
                <w:sz w:val="24"/>
                <w:szCs w:val="24"/>
              </w:rPr>
              <w:t xml:space="preserve"> GOVT.5</w:t>
            </w:r>
          </w:p>
        </w:tc>
        <w:tc>
          <w:tcPr>
            <w:tcW w:w="625" w:type="pct"/>
          </w:tcPr>
          <w:p w14:paraId="582E05CA"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tcPr>
          <w:p w14:paraId="78A0F11E"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15F56810" w14:textId="77777777" w:rsidTr="00A63F74">
        <w:tc>
          <w:tcPr>
            <w:tcW w:w="191" w:type="pct"/>
          </w:tcPr>
          <w:p w14:paraId="605F3577" w14:textId="225CDE13"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24</w:t>
            </w:r>
          </w:p>
        </w:tc>
        <w:tc>
          <w:tcPr>
            <w:tcW w:w="529" w:type="pct"/>
            <w:tcMar>
              <w:top w:w="43" w:type="dxa"/>
              <w:left w:w="115" w:type="dxa"/>
              <w:bottom w:w="43" w:type="dxa"/>
              <w:right w:w="115" w:type="dxa"/>
            </w:tcMar>
          </w:tcPr>
          <w:p w14:paraId="3F92F6E3" w14:textId="5FC03992"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Examine aspects of management within an industry/organization.</w:t>
            </w:r>
          </w:p>
        </w:tc>
        <w:tc>
          <w:tcPr>
            <w:tcW w:w="1130" w:type="pct"/>
          </w:tcPr>
          <w:p w14:paraId="6C6D787E" w14:textId="77777777" w:rsidR="00A63F74" w:rsidRPr="00A63F74" w:rsidRDefault="00A63F74" w:rsidP="00A63F74">
            <w:pPr>
              <w:shd w:val="clear" w:color="auto" w:fill="FFFFFF"/>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Examination should include</w:t>
            </w:r>
          </w:p>
          <w:p w14:paraId="3EB46D8A"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effect of the organization’s structure and culture on operations</w:t>
            </w:r>
          </w:p>
          <w:p w14:paraId="2ADB1309"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process for accomplishing goals, using available human, natural, technology, and capital resources</w:t>
            </w:r>
          </w:p>
          <w:p w14:paraId="31761A2F"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ways of ensuring open communication channels</w:t>
            </w:r>
          </w:p>
          <w:p w14:paraId="1AD755B8"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ways of enabling workers to fulfill their responsibilities</w:t>
            </w:r>
          </w:p>
          <w:p w14:paraId="520022C0"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evaluation of workers’ performance</w:t>
            </w:r>
          </w:p>
          <w:p w14:paraId="6A41EE59"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provision of training and job-growth opportunities to workers</w:t>
            </w:r>
          </w:p>
          <w:p w14:paraId="7E61BAEC"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assurance of worker equity, access, and safety</w:t>
            </w:r>
          </w:p>
          <w:p w14:paraId="4E9F111C"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resolution of conflicts</w:t>
            </w:r>
          </w:p>
          <w:p w14:paraId="04164872" w14:textId="476041B4" w:rsidR="00A63F74" w:rsidRPr="00A63F74" w:rsidRDefault="00A63F74" w:rsidP="00A63F74">
            <w:pPr>
              <w:pStyle w:val="ListParagraph"/>
              <w:numPr>
                <w:ilvl w:val="0"/>
                <w:numId w:val="80"/>
              </w:numPr>
              <w:rPr>
                <w:rFonts w:ascii="Times New Roman" w:eastAsia="Times New Roman" w:hAnsi="Times New Roman" w:cs="Times New Roman"/>
                <w:sz w:val="24"/>
                <w:szCs w:val="24"/>
              </w:rPr>
            </w:pPr>
            <w:proofErr w:type="spellStart"/>
            <w:r w:rsidRPr="00A63F74">
              <w:rPr>
                <w:rFonts w:ascii="Times New Roman" w:eastAsia="Times New Roman" w:hAnsi="Times New Roman" w:cs="Times New Roman"/>
                <w:sz w:val="24"/>
                <w:szCs w:val="24"/>
              </w:rPr>
              <w:t>erformance</w:t>
            </w:r>
            <w:proofErr w:type="spellEnd"/>
            <w:r w:rsidRPr="00A63F74">
              <w:rPr>
                <w:rFonts w:ascii="Times New Roman" w:eastAsia="Times New Roman" w:hAnsi="Times New Roman" w:cs="Times New Roman"/>
                <w:sz w:val="24"/>
                <w:szCs w:val="24"/>
              </w:rPr>
              <w:t xml:space="preserve"> of employment functions (e.g., recruiting, hiring, retaining, </w:t>
            </w:r>
            <w:proofErr w:type="gramStart"/>
            <w:r w:rsidRPr="00A63F74">
              <w:rPr>
                <w:rFonts w:ascii="Times New Roman" w:eastAsia="Times New Roman" w:hAnsi="Times New Roman" w:cs="Times New Roman"/>
                <w:sz w:val="24"/>
                <w:szCs w:val="24"/>
              </w:rPr>
              <w:t>discharging</w:t>
            </w:r>
            <w:proofErr w:type="gramEnd"/>
            <w:r w:rsidRPr="00A63F74">
              <w:rPr>
                <w:rFonts w:ascii="Times New Roman" w:eastAsia="Times New Roman" w:hAnsi="Times New Roman" w:cs="Times New Roman"/>
                <w:sz w:val="24"/>
                <w:szCs w:val="24"/>
              </w:rPr>
              <w:t>).</w:t>
            </w:r>
          </w:p>
        </w:tc>
        <w:tc>
          <w:tcPr>
            <w:tcW w:w="1347" w:type="pct"/>
          </w:tcPr>
          <w:p w14:paraId="52E0568B"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opportunities and/or activities can provide experience in management?</w:t>
            </w:r>
          </w:p>
          <w:p w14:paraId="65E5F90E" w14:textId="779CBBDF"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are your personal characteristics, habits, and activities that would be helpful in a professional management position?</w:t>
            </w:r>
          </w:p>
        </w:tc>
        <w:tc>
          <w:tcPr>
            <w:tcW w:w="602" w:type="pct"/>
          </w:tcPr>
          <w:p w14:paraId="42907E67"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25" w:type="pct"/>
          </w:tcPr>
          <w:p w14:paraId="3C4E19F9"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tcPr>
          <w:p w14:paraId="1B473628"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46E43111" w14:textId="77777777" w:rsidTr="00A63F74">
        <w:tc>
          <w:tcPr>
            <w:tcW w:w="191" w:type="pct"/>
          </w:tcPr>
          <w:p w14:paraId="02A5E4E4" w14:textId="0BA5D108"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25</w:t>
            </w:r>
          </w:p>
        </w:tc>
        <w:tc>
          <w:tcPr>
            <w:tcW w:w="529" w:type="pct"/>
            <w:tcMar>
              <w:top w:w="43" w:type="dxa"/>
              <w:left w:w="115" w:type="dxa"/>
              <w:bottom w:w="43" w:type="dxa"/>
              <w:right w:w="115" w:type="dxa"/>
            </w:tcMar>
          </w:tcPr>
          <w:p w14:paraId="314A9F59" w14:textId="7350C4B1"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Examine aspects of financial responsibility within an industry/organization.</w:t>
            </w:r>
          </w:p>
        </w:tc>
        <w:tc>
          <w:tcPr>
            <w:tcW w:w="1130" w:type="pct"/>
          </w:tcPr>
          <w:p w14:paraId="7C96C19E" w14:textId="77777777" w:rsidR="00A63F74" w:rsidRPr="00A63F74" w:rsidRDefault="00A63F74" w:rsidP="00A63F74">
            <w:pPr>
              <w:shd w:val="clear" w:color="auto" w:fill="FFFFFF"/>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Examination should include</w:t>
            </w:r>
          </w:p>
          <w:p w14:paraId="3E8ECC66"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accounting processes</w:t>
            </w:r>
          </w:p>
          <w:p w14:paraId="07444498"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financial decision-making processes, including budget development</w:t>
            </w:r>
          </w:p>
          <w:p w14:paraId="6D986F3E" w14:textId="77777777"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methods of acquiring capital</w:t>
            </w:r>
          </w:p>
          <w:p w14:paraId="16CFECBB" w14:textId="401B2CF4"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management of financial operations, including payroll, transactions, records, and reports.</w:t>
            </w:r>
          </w:p>
        </w:tc>
        <w:tc>
          <w:tcPr>
            <w:tcW w:w="1347" w:type="pct"/>
          </w:tcPr>
          <w:p w14:paraId="477BDB99" w14:textId="77777777"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What resources are available to assist you with the various financial functions?</w:t>
            </w:r>
          </w:p>
          <w:p w14:paraId="41B992C8" w14:textId="75A44E2D"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proofErr w:type="gramStart"/>
            <w:r w:rsidRPr="00A63F74">
              <w:rPr>
                <w:rFonts w:ascii="Times New Roman" w:eastAsia="Times New Roman" w:hAnsi="Times New Roman" w:cs="Times New Roman"/>
                <w:sz w:val="24"/>
                <w:szCs w:val="24"/>
              </w:rPr>
              <w:t>hat</w:t>
            </w:r>
            <w:proofErr w:type="gramEnd"/>
            <w:r w:rsidRPr="00A63F74">
              <w:rPr>
                <w:rFonts w:ascii="Times New Roman" w:eastAsia="Times New Roman" w:hAnsi="Times New Roman" w:cs="Times New Roman"/>
                <w:sz w:val="24"/>
                <w:szCs w:val="24"/>
              </w:rPr>
              <w:t xml:space="preserve"> are possible consequences of not having in place checks and balances for the full range of a business’s finances?</w:t>
            </w:r>
          </w:p>
        </w:tc>
        <w:tc>
          <w:tcPr>
            <w:tcW w:w="602" w:type="pct"/>
          </w:tcPr>
          <w:p w14:paraId="0740DC20"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25" w:type="pct"/>
          </w:tcPr>
          <w:p w14:paraId="5E496674"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tcPr>
          <w:p w14:paraId="40EC5E23"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6BB6A852" w14:textId="77777777" w:rsidTr="00A63F74">
        <w:tc>
          <w:tcPr>
            <w:tcW w:w="191" w:type="pct"/>
          </w:tcPr>
          <w:p w14:paraId="3B3B3689" w14:textId="18BC37E7"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lastRenderedPageBreak/>
              <w:t>26</w:t>
            </w:r>
          </w:p>
        </w:tc>
        <w:tc>
          <w:tcPr>
            <w:tcW w:w="529" w:type="pct"/>
            <w:tcMar>
              <w:top w:w="43" w:type="dxa"/>
              <w:left w:w="115" w:type="dxa"/>
              <w:bottom w:w="43" w:type="dxa"/>
              <w:right w:w="115" w:type="dxa"/>
            </w:tcMar>
          </w:tcPr>
          <w:p w14:paraId="07B9485A"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Examine technical and production skills required of workers within an</w:t>
            </w:r>
          </w:p>
          <w:p w14:paraId="69A80C0B" w14:textId="6A195758"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industry/organization.</w:t>
            </w:r>
          </w:p>
        </w:tc>
        <w:tc>
          <w:tcPr>
            <w:tcW w:w="1130" w:type="pct"/>
          </w:tcPr>
          <w:p w14:paraId="6938C314" w14:textId="77777777" w:rsidR="00A63F74" w:rsidRPr="00A63F74" w:rsidRDefault="00A63F74" w:rsidP="00A63F74">
            <w:pPr>
              <w:shd w:val="clear" w:color="auto" w:fill="FFFFFF"/>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Examination should include</w:t>
            </w:r>
          </w:p>
          <w:p w14:paraId="41A0B6A0"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industry-related technical skills (e.g., communication, mathematics, science, technology, time-management, and creative-thinking skills)</w:t>
            </w:r>
          </w:p>
          <w:p w14:paraId="2EB73B5E" w14:textId="77777777"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industry-related production skills (specific skills used for production of goods or services)</w:t>
            </w:r>
          </w:p>
          <w:p w14:paraId="6EE2FFE0" w14:textId="5C511C4A"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industry-related interpersonal and team-player skills.</w:t>
            </w:r>
          </w:p>
        </w:tc>
        <w:tc>
          <w:tcPr>
            <w:tcW w:w="1347" w:type="pct"/>
          </w:tcPr>
          <w:p w14:paraId="311605C5"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can you, as a worker, determine the necessity to develop and/or upgrade industry-related production skills?</w:t>
            </w:r>
          </w:p>
          <w:p w14:paraId="34E822D8"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are some consequences of using good communication skills? Of using poor communication skills?</w:t>
            </w:r>
          </w:p>
          <w:p w14:paraId="6B987624" w14:textId="77777777"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 xml:space="preserve">What is the importance of having more than one person analyze information </w:t>
            </w:r>
            <w:proofErr w:type="gramStart"/>
            <w:r w:rsidRPr="00A63F74">
              <w:rPr>
                <w:rFonts w:ascii="Times New Roman" w:eastAsia="Times New Roman" w:hAnsi="Times New Roman" w:cs="Times New Roman"/>
                <w:sz w:val="24"/>
                <w:szCs w:val="24"/>
              </w:rPr>
              <w:t>in order to</w:t>
            </w:r>
            <w:proofErr w:type="gramEnd"/>
            <w:r w:rsidRPr="00A63F74">
              <w:rPr>
                <w:rFonts w:ascii="Times New Roman" w:eastAsia="Times New Roman" w:hAnsi="Times New Roman" w:cs="Times New Roman"/>
                <w:sz w:val="24"/>
                <w:szCs w:val="24"/>
              </w:rPr>
              <w:t xml:space="preserve"> make decisions?</w:t>
            </w:r>
          </w:p>
          <w:p w14:paraId="157F1436" w14:textId="6D54DC68"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What steps can you take to develop industry-related interpersonal and team-player skills?</w:t>
            </w:r>
          </w:p>
        </w:tc>
        <w:tc>
          <w:tcPr>
            <w:tcW w:w="602" w:type="pct"/>
          </w:tcPr>
          <w:p w14:paraId="47371B62"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25" w:type="pct"/>
          </w:tcPr>
          <w:p w14:paraId="2822482F"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tcPr>
          <w:p w14:paraId="4637F4C9"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0497B09E" w14:textId="77777777" w:rsidTr="00A63F74">
        <w:tc>
          <w:tcPr>
            <w:tcW w:w="191" w:type="pct"/>
          </w:tcPr>
          <w:p w14:paraId="596441CE" w14:textId="354AB8EF"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27</w:t>
            </w:r>
          </w:p>
        </w:tc>
        <w:tc>
          <w:tcPr>
            <w:tcW w:w="529" w:type="pct"/>
            <w:tcMar>
              <w:top w:w="43" w:type="dxa"/>
              <w:left w:w="115" w:type="dxa"/>
              <w:bottom w:w="43" w:type="dxa"/>
              <w:right w:w="115" w:type="dxa"/>
            </w:tcMar>
          </w:tcPr>
          <w:p w14:paraId="0EA565E5"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Examine principles of technology that</w:t>
            </w:r>
          </w:p>
          <w:p w14:paraId="763D6AF4" w14:textId="7A42B716"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proofErr w:type="gramStart"/>
            <w:r w:rsidRPr="00A63F74">
              <w:rPr>
                <w:rFonts w:ascii="Times New Roman" w:eastAsia="Times New Roman" w:hAnsi="Times New Roman" w:cs="Times New Roman"/>
                <w:sz w:val="24"/>
                <w:szCs w:val="24"/>
              </w:rPr>
              <w:t>underlie</w:t>
            </w:r>
            <w:proofErr w:type="gramEnd"/>
            <w:r w:rsidRPr="00A63F74">
              <w:rPr>
                <w:rFonts w:ascii="Times New Roman" w:eastAsia="Times New Roman" w:hAnsi="Times New Roman" w:cs="Times New Roman"/>
                <w:sz w:val="24"/>
                <w:szCs w:val="24"/>
              </w:rPr>
              <w:t xml:space="preserve"> an industry/organization.</w:t>
            </w:r>
          </w:p>
        </w:tc>
        <w:tc>
          <w:tcPr>
            <w:tcW w:w="1130" w:type="pct"/>
          </w:tcPr>
          <w:p w14:paraId="6C76D055" w14:textId="77777777" w:rsidR="00A63F74" w:rsidRPr="00A63F74" w:rsidRDefault="00A63F74" w:rsidP="00A63F74">
            <w:pPr>
              <w:shd w:val="clear" w:color="auto" w:fill="FFFFFF"/>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Examination should include</w:t>
            </w:r>
          </w:p>
          <w:p w14:paraId="25234B23"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technological systems used in the industry</w:t>
            </w:r>
          </w:p>
          <w:p w14:paraId="560633BD"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mathematical, scientific, social, ethical, and economic principles underlying the technological systems</w:t>
            </w:r>
          </w:p>
          <w:p w14:paraId="46FBB213"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impact of energy systems, fuel sources, and other technological systems on the production of goods and services</w:t>
            </w:r>
          </w:p>
          <w:p w14:paraId="160AEEB2" w14:textId="77777777"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use of emerging and alternative energy resources in the production of goods and services</w:t>
            </w:r>
          </w:p>
          <w:p w14:paraId="2D3CFACB" w14:textId="295752A9"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generation and distribution of energy to industries/organizations for use in creating goods and services.</w:t>
            </w:r>
          </w:p>
        </w:tc>
        <w:tc>
          <w:tcPr>
            <w:tcW w:w="1347" w:type="pct"/>
          </w:tcPr>
          <w:p w14:paraId="1129C940"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are examples of ethical issues related to technologies?</w:t>
            </w:r>
          </w:p>
          <w:p w14:paraId="0B1A5E31"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Why are energy systems so important to industries/organizations?</w:t>
            </w:r>
          </w:p>
          <w:p w14:paraId="0D9C2B49"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Why is it important to maintain technological systems?</w:t>
            </w:r>
          </w:p>
          <w:p w14:paraId="3B354CD0"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does energy transmission affect technological systems?</w:t>
            </w:r>
          </w:p>
          <w:p w14:paraId="06D0915F"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are the possible effects of alternative energy sources on industries?</w:t>
            </w:r>
          </w:p>
          <w:p w14:paraId="740338A7" w14:textId="77777777"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What would life be like without a reliable source of energy?</w:t>
            </w:r>
          </w:p>
          <w:p w14:paraId="176E03CF" w14:textId="4360CF73"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What would be the effect of using electric vehicles to transport/deliver/ship goods?</w:t>
            </w:r>
          </w:p>
        </w:tc>
        <w:tc>
          <w:tcPr>
            <w:tcW w:w="602" w:type="pct"/>
          </w:tcPr>
          <w:p w14:paraId="7294C94E"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25" w:type="pct"/>
          </w:tcPr>
          <w:p w14:paraId="50FB9C83"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tcPr>
          <w:p w14:paraId="5FB02C13"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70006ADC" w14:textId="77777777" w:rsidTr="00A63F74">
        <w:tc>
          <w:tcPr>
            <w:tcW w:w="191" w:type="pct"/>
          </w:tcPr>
          <w:p w14:paraId="4A5F5D76" w14:textId="1072CF39"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28</w:t>
            </w:r>
          </w:p>
        </w:tc>
        <w:tc>
          <w:tcPr>
            <w:tcW w:w="529" w:type="pct"/>
            <w:tcMar>
              <w:top w:w="43" w:type="dxa"/>
              <w:left w:w="115" w:type="dxa"/>
              <w:bottom w:w="43" w:type="dxa"/>
              <w:right w:w="115" w:type="dxa"/>
            </w:tcMar>
          </w:tcPr>
          <w:p w14:paraId="47915D52" w14:textId="1F847BFA"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Examine labor issues related to an industry/organization.</w:t>
            </w:r>
          </w:p>
        </w:tc>
        <w:tc>
          <w:tcPr>
            <w:tcW w:w="1130" w:type="pct"/>
          </w:tcPr>
          <w:p w14:paraId="3894D720" w14:textId="77777777" w:rsidR="00A63F74" w:rsidRPr="00A63F74" w:rsidRDefault="00A63F74" w:rsidP="00A63F74">
            <w:pPr>
              <w:shd w:val="clear" w:color="auto" w:fill="FFFFFF"/>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Examination should include</w:t>
            </w:r>
          </w:p>
          <w:p w14:paraId="410DAE08"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workers’ rights and responsibilities (e.g., wages, benefits, working conditions)</w:t>
            </w:r>
          </w:p>
          <w:p w14:paraId="44DA46B7"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role of employment contracts and agreements</w:t>
            </w:r>
          </w:p>
          <w:p w14:paraId="40603EEB" w14:textId="77777777"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lastRenderedPageBreak/>
              <w:t>role of certification, licensure, and other requirements for specific jobs/occupations</w:t>
            </w:r>
          </w:p>
          <w:p w14:paraId="2EB5EA62" w14:textId="5706F134"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role of labor organizations and other worker advocacy groups (e.g., professional/trade associations).</w:t>
            </w:r>
          </w:p>
        </w:tc>
        <w:tc>
          <w:tcPr>
            <w:tcW w:w="1347" w:type="pct"/>
          </w:tcPr>
          <w:p w14:paraId="44806FF0" w14:textId="77777777"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lastRenderedPageBreak/>
              <w:t>What practices and methods of communication between management and labor would lead to understanding and implementing worker rights and responsibilities?</w:t>
            </w:r>
          </w:p>
          <w:p w14:paraId="13ED720B" w14:textId="78007474"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lastRenderedPageBreak/>
              <w:t>How important is compromise when dealing with labor issues?</w:t>
            </w:r>
          </w:p>
        </w:tc>
        <w:tc>
          <w:tcPr>
            <w:tcW w:w="602" w:type="pct"/>
          </w:tcPr>
          <w:p w14:paraId="173CCB91" w14:textId="3E6DDDDF" w:rsidR="00A63F74" w:rsidRPr="00A63F74" w:rsidRDefault="00A63F74" w:rsidP="00A63F74">
            <w:pPr>
              <w:tabs>
                <w:tab w:val="left" w:pos="1627"/>
              </w:tabs>
              <w:rPr>
                <w:rFonts w:ascii="Times New Roman" w:eastAsia="Times New Roman" w:hAnsi="Times New Roman" w:cs="Times New Roman"/>
                <w:b/>
                <w:bCs/>
                <w:sz w:val="24"/>
                <w:szCs w:val="24"/>
              </w:rPr>
            </w:pPr>
            <w:r w:rsidRPr="00A63F74">
              <w:rPr>
                <w:rFonts w:ascii="Times New Roman" w:eastAsia="Times New Roman" w:hAnsi="Times New Roman" w:cs="Times New Roman"/>
                <w:b/>
                <w:bCs/>
                <w:sz w:val="24"/>
                <w:szCs w:val="24"/>
              </w:rPr>
              <w:lastRenderedPageBreak/>
              <w:t>History and Social Science:</w:t>
            </w:r>
            <w:r w:rsidRPr="00A63F74">
              <w:rPr>
                <w:rFonts w:ascii="Times New Roman" w:eastAsia="Times New Roman" w:hAnsi="Times New Roman" w:cs="Times New Roman"/>
                <w:sz w:val="24"/>
                <w:szCs w:val="24"/>
              </w:rPr>
              <w:t xml:space="preserve"> GOVT.5</w:t>
            </w:r>
          </w:p>
        </w:tc>
        <w:tc>
          <w:tcPr>
            <w:tcW w:w="625" w:type="pct"/>
          </w:tcPr>
          <w:p w14:paraId="125A3CAA"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tcPr>
          <w:p w14:paraId="2AD60812"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5A3D8D42" w14:textId="77777777" w:rsidTr="00A63F74">
        <w:tc>
          <w:tcPr>
            <w:tcW w:w="191" w:type="pct"/>
          </w:tcPr>
          <w:p w14:paraId="5B106F55" w14:textId="17E58516"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29</w:t>
            </w:r>
          </w:p>
        </w:tc>
        <w:tc>
          <w:tcPr>
            <w:tcW w:w="529" w:type="pct"/>
            <w:tcMar>
              <w:top w:w="43" w:type="dxa"/>
              <w:left w:w="115" w:type="dxa"/>
              <w:bottom w:w="43" w:type="dxa"/>
              <w:right w:w="115" w:type="dxa"/>
            </w:tcMar>
          </w:tcPr>
          <w:p w14:paraId="208C01FF" w14:textId="5B2F64FF"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Examine community issues related to an industry/organization.</w:t>
            </w:r>
          </w:p>
        </w:tc>
        <w:tc>
          <w:tcPr>
            <w:tcW w:w="1130" w:type="pct"/>
          </w:tcPr>
          <w:p w14:paraId="444279D5" w14:textId="77777777" w:rsidR="00A63F74" w:rsidRPr="00A63F74" w:rsidRDefault="00A63F74" w:rsidP="00A63F74">
            <w:pPr>
              <w:shd w:val="clear" w:color="auto" w:fill="FFFFFF"/>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Examination should include</w:t>
            </w:r>
          </w:p>
          <w:p w14:paraId="0A8EC395" w14:textId="77777777"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the effects of the organization on the community (e.g., provision of jobs, tax revenue, and goods/services; involvement in community programs/activities; environmental impact)</w:t>
            </w:r>
          </w:p>
          <w:p w14:paraId="36355F9D" w14:textId="6011163B"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the effects of the community on the organization (e.g., employee base; local taxes and regulations; local government services such as roads, schools, utilities; other local services).</w:t>
            </w:r>
          </w:p>
        </w:tc>
        <w:tc>
          <w:tcPr>
            <w:tcW w:w="1347" w:type="pct"/>
          </w:tcPr>
          <w:p w14:paraId="3E7BCBC6"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In what ways can an industry enhance the community in which it is located?</w:t>
            </w:r>
          </w:p>
          <w:p w14:paraId="6B2436C3" w14:textId="77777777"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How can members of the community effectively communicate their needs and concerns to a local industry?</w:t>
            </w:r>
          </w:p>
          <w:p w14:paraId="38A1EAEB" w14:textId="07AF4CDC"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What are examples of programs that bring together businesses and communities?</w:t>
            </w:r>
          </w:p>
        </w:tc>
        <w:tc>
          <w:tcPr>
            <w:tcW w:w="602" w:type="pct"/>
          </w:tcPr>
          <w:p w14:paraId="36BE0DE4" w14:textId="396DE42E" w:rsidR="00A63F74" w:rsidRPr="00A63F74" w:rsidRDefault="00A63F74" w:rsidP="00A63F74">
            <w:pPr>
              <w:tabs>
                <w:tab w:val="left" w:pos="1627"/>
              </w:tabs>
              <w:rPr>
                <w:rFonts w:ascii="Times New Roman" w:eastAsia="Times New Roman" w:hAnsi="Times New Roman" w:cs="Times New Roman"/>
                <w:b/>
                <w:bCs/>
                <w:sz w:val="24"/>
                <w:szCs w:val="24"/>
              </w:rPr>
            </w:pPr>
            <w:r w:rsidRPr="00A63F74">
              <w:rPr>
                <w:rFonts w:ascii="Times New Roman" w:eastAsia="Times New Roman" w:hAnsi="Times New Roman" w:cs="Times New Roman"/>
                <w:b/>
                <w:bCs/>
                <w:sz w:val="24"/>
                <w:szCs w:val="24"/>
              </w:rPr>
              <w:t>History and Social Science:</w:t>
            </w:r>
            <w:r w:rsidRPr="00A63F74">
              <w:rPr>
                <w:rFonts w:ascii="Times New Roman" w:eastAsia="Times New Roman" w:hAnsi="Times New Roman" w:cs="Times New Roman"/>
                <w:sz w:val="24"/>
                <w:szCs w:val="24"/>
              </w:rPr>
              <w:t xml:space="preserve"> GOVT.5</w:t>
            </w:r>
          </w:p>
        </w:tc>
        <w:tc>
          <w:tcPr>
            <w:tcW w:w="625" w:type="pct"/>
          </w:tcPr>
          <w:p w14:paraId="3427B979"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tcPr>
          <w:p w14:paraId="73032208"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7A9C0571" w14:textId="77777777" w:rsidTr="00A63F74">
        <w:tc>
          <w:tcPr>
            <w:tcW w:w="191" w:type="pct"/>
          </w:tcPr>
          <w:p w14:paraId="0660FCAA" w14:textId="47D7947F"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30</w:t>
            </w:r>
          </w:p>
        </w:tc>
        <w:tc>
          <w:tcPr>
            <w:tcW w:w="529" w:type="pct"/>
            <w:tcMar>
              <w:top w:w="43" w:type="dxa"/>
              <w:left w:w="115" w:type="dxa"/>
              <w:bottom w:w="43" w:type="dxa"/>
              <w:right w:w="115" w:type="dxa"/>
            </w:tcMar>
          </w:tcPr>
          <w:p w14:paraId="51C9B782" w14:textId="3468B988"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Examine health, safety, and environmental issues related to an industry/organization.</w:t>
            </w:r>
          </w:p>
        </w:tc>
        <w:tc>
          <w:tcPr>
            <w:tcW w:w="1130" w:type="pct"/>
          </w:tcPr>
          <w:p w14:paraId="30A277BD" w14:textId="77777777" w:rsidR="00A63F74" w:rsidRPr="00A63F74" w:rsidRDefault="00A63F74" w:rsidP="00A63F74">
            <w:pPr>
              <w:shd w:val="clear" w:color="auto" w:fill="FFFFFF"/>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Examination should include</w:t>
            </w:r>
          </w:p>
          <w:p w14:paraId="63D865A0"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responsibility for workers’ health and safety</w:t>
            </w:r>
          </w:p>
          <w:p w14:paraId="7FBF8E67"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laws/regulations and practices affecting workers’ health and safety</w:t>
            </w:r>
          </w:p>
          <w:p w14:paraId="72C6F91B"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health and safety hazards</w:t>
            </w:r>
          </w:p>
          <w:p w14:paraId="564F6C08"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health and safety programs</w:t>
            </w:r>
          </w:p>
          <w:p w14:paraId="3FF0460C"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responsibility for the environment</w:t>
            </w:r>
          </w:p>
          <w:p w14:paraId="5B6C8E3A" w14:textId="77777777"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laws/regulations and practices affecting the impact on the environment</w:t>
            </w:r>
          </w:p>
          <w:p w14:paraId="4291E772" w14:textId="40501619"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sustainability initiatives.</w:t>
            </w:r>
          </w:p>
        </w:tc>
        <w:tc>
          <w:tcPr>
            <w:tcW w:w="1347" w:type="pct"/>
          </w:tcPr>
          <w:p w14:paraId="4165981B"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environmental concerns should an industry address?</w:t>
            </w:r>
          </w:p>
          <w:p w14:paraId="7189224A"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environmentally friendly practices and resources are available to an industry?</w:t>
            </w:r>
          </w:p>
          <w:p w14:paraId="2CD8F4F4" w14:textId="77777777"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What methods can be used to motivate employees to become involved in effective health, safety, and environmental practices?</w:t>
            </w:r>
          </w:p>
          <w:p w14:paraId="7268C57F" w14:textId="366A7360"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What forewarnings and preventive measures are available to lessen the likelihood or impact of emergencies such as personal illness or injury, tornadoes, fires, nuclear accidents, floods, and incidences of employee rage or violent behavior?</w:t>
            </w:r>
          </w:p>
        </w:tc>
        <w:tc>
          <w:tcPr>
            <w:tcW w:w="602" w:type="pct"/>
          </w:tcPr>
          <w:p w14:paraId="386D851C" w14:textId="3151EC6A" w:rsidR="00A63F74" w:rsidRPr="00A63F74" w:rsidRDefault="00A63F74" w:rsidP="00A63F74">
            <w:pPr>
              <w:tabs>
                <w:tab w:val="left" w:pos="1627"/>
              </w:tabs>
              <w:rPr>
                <w:rFonts w:ascii="Times New Roman" w:eastAsia="Times New Roman" w:hAnsi="Times New Roman" w:cs="Times New Roman"/>
                <w:b/>
                <w:bCs/>
                <w:sz w:val="24"/>
                <w:szCs w:val="24"/>
              </w:rPr>
            </w:pPr>
            <w:r w:rsidRPr="00A63F74">
              <w:rPr>
                <w:rFonts w:ascii="Times New Roman" w:eastAsia="Times New Roman" w:hAnsi="Times New Roman" w:cs="Times New Roman"/>
                <w:b/>
                <w:bCs/>
                <w:sz w:val="24"/>
                <w:szCs w:val="24"/>
              </w:rPr>
              <w:t>History and Social Science:</w:t>
            </w:r>
            <w:r w:rsidRPr="00A63F74">
              <w:rPr>
                <w:rFonts w:ascii="Times New Roman" w:eastAsia="Times New Roman" w:hAnsi="Times New Roman" w:cs="Times New Roman"/>
                <w:sz w:val="24"/>
                <w:szCs w:val="24"/>
              </w:rPr>
              <w:t xml:space="preserve"> GOVT.5</w:t>
            </w:r>
          </w:p>
        </w:tc>
        <w:tc>
          <w:tcPr>
            <w:tcW w:w="625" w:type="pct"/>
          </w:tcPr>
          <w:p w14:paraId="5C985345"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tcPr>
          <w:p w14:paraId="5ABF5E93"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64499793" w14:textId="77777777" w:rsidTr="00A63F74">
        <w:tc>
          <w:tcPr>
            <w:tcW w:w="191" w:type="pct"/>
            <w:shd w:val="clear" w:color="auto" w:fill="D0CECE" w:themeFill="background2" w:themeFillShade="E6"/>
          </w:tcPr>
          <w:p w14:paraId="4E89AA4C" w14:textId="77777777"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p>
        </w:tc>
        <w:tc>
          <w:tcPr>
            <w:tcW w:w="529" w:type="pct"/>
            <w:shd w:val="clear" w:color="auto" w:fill="D0CECE" w:themeFill="background2" w:themeFillShade="E6"/>
            <w:tcMar>
              <w:top w:w="43" w:type="dxa"/>
              <w:left w:w="115" w:type="dxa"/>
              <w:bottom w:w="43" w:type="dxa"/>
              <w:right w:w="115" w:type="dxa"/>
            </w:tcMar>
          </w:tcPr>
          <w:p w14:paraId="12571555" w14:textId="2EE7761A"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hAnsi="Times New Roman" w:cs="Times New Roman"/>
                <w:b/>
                <w:bCs/>
                <w:sz w:val="24"/>
                <w:szCs w:val="24"/>
              </w:rPr>
              <w:t>Addressing Elements of Student Life</w:t>
            </w:r>
          </w:p>
        </w:tc>
        <w:tc>
          <w:tcPr>
            <w:tcW w:w="1130" w:type="pct"/>
            <w:shd w:val="clear" w:color="auto" w:fill="D0CECE" w:themeFill="background2" w:themeFillShade="E6"/>
          </w:tcPr>
          <w:p w14:paraId="31DA0AB0" w14:textId="77777777"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p>
        </w:tc>
        <w:tc>
          <w:tcPr>
            <w:tcW w:w="1347" w:type="pct"/>
            <w:shd w:val="clear" w:color="auto" w:fill="D0CECE" w:themeFill="background2" w:themeFillShade="E6"/>
          </w:tcPr>
          <w:p w14:paraId="14D8CD3E"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02" w:type="pct"/>
            <w:shd w:val="clear" w:color="auto" w:fill="D0CECE" w:themeFill="background2" w:themeFillShade="E6"/>
          </w:tcPr>
          <w:p w14:paraId="5C468C0D"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25" w:type="pct"/>
            <w:shd w:val="clear" w:color="auto" w:fill="D0CECE" w:themeFill="background2" w:themeFillShade="E6"/>
          </w:tcPr>
          <w:p w14:paraId="1977C855"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shd w:val="clear" w:color="auto" w:fill="D0CECE" w:themeFill="background2" w:themeFillShade="E6"/>
          </w:tcPr>
          <w:p w14:paraId="234D3727"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1EA9CB69" w14:textId="77777777" w:rsidTr="00A63F74">
        <w:tc>
          <w:tcPr>
            <w:tcW w:w="191" w:type="pct"/>
          </w:tcPr>
          <w:p w14:paraId="7648DC62" w14:textId="00AA83E3"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31</w:t>
            </w:r>
          </w:p>
        </w:tc>
        <w:tc>
          <w:tcPr>
            <w:tcW w:w="529" w:type="pct"/>
            <w:tcMar>
              <w:top w:w="43" w:type="dxa"/>
              <w:left w:w="115" w:type="dxa"/>
              <w:bottom w:w="43" w:type="dxa"/>
              <w:right w:w="115" w:type="dxa"/>
            </w:tcMar>
          </w:tcPr>
          <w:p w14:paraId="643B90B6" w14:textId="28925709"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Identify the purposes and goals of the student organization.</w:t>
            </w:r>
          </w:p>
        </w:tc>
        <w:tc>
          <w:tcPr>
            <w:tcW w:w="1130" w:type="pct"/>
          </w:tcPr>
          <w:p w14:paraId="1121B743" w14:textId="77777777" w:rsidR="00A63F74" w:rsidRPr="00A63F74" w:rsidRDefault="00A63F74" w:rsidP="00A63F74">
            <w:pPr>
              <w:shd w:val="clear" w:color="auto" w:fill="FFFFFF"/>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Identification of the purposes of the student organization should include</w:t>
            </w:r>
          </w:p>
          <w:p w14:paraId="55802CCA"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providing opportunities for personal development and preparation for adult life</w:t>
            </w:r>
          </w:p>
          <w:p w14:paraId="3143205B"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providing opportunities for making decisions and assuming responsibilities</w:t>
            </w:r>
          </w:p>
          <w:p w14:paraId="773D127B"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encouraging democracy through cooperative action</w:t>
            </w:r>
          </w:p>
          <w:p w14:paraId="7CFAE733"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preparing for multiple, </w:t>
            </w:r>
            <w:proofErr w:type="gramStart"/>
            <w:r w:rsidRPr="00A63F74">
              <w:rPr>
                <w:rFonts w:ascii="Times New Roman" w:eastAsia="Times New Roman" w:hAnsi="Times New Roman" w:cs="Times New Roman"/>
                <w:sz w:val="24"/>
                <w:szCs w:val="24"/>
              </w:rPr>
              <w:t>nontraditional</w:t>
            </w:r>
            <w:proofErr w:type="gramEnd"/>
            <w:r w:rsidRPr="00A63F74">
              <w:rPr>
                <w:rFonts w:ascii="Times New Roman" w:eastAsia="Times New Roman" w:hAnsi="Times New Roman" w:cs="Times New Roman"/>
                <w:sz w:val="24"/>
                <w:szCs w:val="24"/>
              </w:rPr>
              <w:t xml:space="preserve"> roles in society</w:t>
            </w:r>
          </w:p>
          <w:p w14:paraId="40848CBC"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promoting greater understanding between youth and adults.</w:t>
            </w:r>
          </w:p>
          <w:p w14:paraId="3817CFDB" w14:textId="77777777" w:rsidR="00A63F74" w:rsidRPr="00A63F74" w:rsidRDefault="00A63F74" w:rsidP="00A63F74">
            <w:pPr>
              <w:shd w:val="clear" w:color="auto" w:fill="FFFFFF"/>
              <w:ind w:left="1095"/>
              <w:rPr>
                <w:rFonts w:ascii="Times New Roman" w:eastAsia="Times New Roman" w:hAnsi="Times New Roman" w:cs="Times New Roman"/>
                <w:sz w:val="24"/>
                <w:szCs w:val="24"/>
              </w:rPr>
            </w:pPr>
          </w:p>
          <w:p w14:paraId="048DC9F2" w14:textId="77777777" w:rsidR="00A63F74" w:rsidRPr="00A63F74" w:rsidRDefault="00A63F74" w:rsidP="00A63F74">
            <w:pPr>
              <w:shd w:val="clear" w:color="auto" w:fill="FFFFFF"/>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Identification of the goals of the student organization should include</w:t>
            </w:r>
          </w:p>
          <w:p w14:paraId="79AEDB3B" w14:textId="77777777"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promoting personal growth and leadership development</w:t>
            </w:r>
          </w:p>
          <w:p w14:paraId="5C2B92B9" w14:textId="22D8FEAC"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helping students develop life skills in the areas of character development and ethical behavior, creative and critical thinking, interpersonal communication, practical knowledge, and career preparation.</w:t>
            </w:r>
          </w:p>
        </w:tc>
        <w:tc>
          <w:tcPr>
            <w:tcW w:w="1347" w:type="pct"/>
          </w:tcPr>
          <w:p w14:paraId="0EA89FAC"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02" w:type="pct"/>
          </w:tcPr>
          <w:p w14:paraId="76024280"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25" w:type="pct"/>
          </w:tcPr>
          <w:p w14:paraId="4FBE3178"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tcPr>
          <w:p w14:paraId="4E7CA3EE"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539C8662" w14:textId="77777777" w:rsidTr="00A63F74">
        <w:tc>
          <w:tcPr>
            <w:tcW w:w="191" w:type="pct"/>
          </w:tcPr>
          <w:p w14:paraId="72ED4ED6" w14:textId="5462BC3C"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32</w:t>
            </w:r>
          </w:p>
        </w:tc>
        <w:tc>
          <w:tcPr>
            <w:tcW w:w="529" w:type="pct"/>
            <w:tcMar>
              <w:top w:w="43" w:type="dxa"/>
              <w:left w:w="115" w:type="dxa"/>
              <w:bottom w:w="43" w:type="dxa"/>
              <w:right w:w="115" w:type="dxa"/>
            </w:tcMar>
          </w:tcPr>
          <w:p w14:paraId="6ADC3E4F"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Explain the benefits and responsibilities of membership in </w:t>
            </w:r>
            <w:r w:rsidRPr="00A63F74">
              <w:rPr>
                <w:rFonts w:ascii="Times New Roman" w:eastAsia="Times New Roman" w:hAnsi="Times New Roman" w:cs="Times New Roman"/>
                <w:sz w:val="24"/>
                <w:szCs w:val="24"/>
              </w:rPr>
              <w:lastRenderedPageBreak/>
              <w:t>the student organization as</w:t>
            </w:r>
          </w:p>
          <w:p w14:paraId="14F663D4" w14:textId="1E4F47D9"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proofErr w:type="gramStart"/>
            <w:r w:rsidRPr="00A63F74">
              <w:rPr>
                <w:rFonts w:ascii="Times New Roman" w:eastAsia="Times New Roman" w:hAnsi="Times New Roman" w:cs="Times New Roman"/>
                <w:sz w:val="24"/>
                <w:szCs w:val="24"/>
              </w:rPr>
              <w:t>a student</w:t>
            </w:r>
            <w:proofErr w:type="gramEnd"/>
            <w:r w:rsidRPr="00A63F74">
              <w:rPr>
                <w:rFonts w:ascii="Times New Roman" w:eastAsia="Times New Roman" w:hAnsi="Times New Roman" w:cs="Times New Roman"/>
                <w:sz w:val="24"/>
                <w:szCs w:val="24"/>
              </w:rPr>
              <w:t xml:space="preserve"> and in professional/civic organizations as an adult.</w:t>
            </w:r>
          </w:p>
        </w:tc>
        <w:tc>
          <w:tcPr>
            <w:tcW w:w="1130" w:type="pct"/>
          </w:tcPr>
          <w:p w14:paraId="62842014" w14:textId="77777777" w:rsidR="00A63F74" w:rsidRPr="00A63F74" w:rsidRDefault="00A63F74" w:rsidP="00A63F74">
            <w:pPr>
              <w:shd w:val="clear" w:color="auto" w:fill="FFFFFF"/>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Explanation of benefits should include</w:t>
            </w:r>
          </w:p>
          <w:p w14:paraId="01CF8DB7"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development of leadership and other life skills, including planning, goal setting, problem </w:t>
            </w:r>
            <w:r w:rsidRPr="00A63F74">
              <w:rPr>
                <w:rFonts w:ascii="Times New Roman" w:eastAsia="Times New Roman" w:hAnsi="Times New Roman" w:cs="Times New Roman"/>
                <w:sz w:val="24"/>
                <w:szCs w:val="24"/>
              </w:rPr>
              <w:lastRenderedPageBreak/>
              <w:t>solving, decision making, and interpersonal communication</w:t>
            </w:r>
          </w:p>
          <w:p w14:paraId="127C4EEB"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opportunities for school and community service</w:t>
            </w:r>
          </w:p>
          <w:p w14:paraId="45EC5202"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development of interpersonal relationships</w:t>
            </w:r>
          </w:p>
          <w:p w14:paraId="1612EFE5"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opportunities for experiential learning</w:t>
            </w:r>
          </w:p>
          <w:p w14:paraId="6F89DD82"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opportunities to compete in student events on local, state, and national levels</w:t>
            </w:r>
          </w:p>
          <w:p w14:paraId="1703C2B5"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access to professional information and opportunities</w:t>
            </w:r>
          </w:p>
          <w:p w14:paraId="0651649C"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opportunities for career development.</w:t>
            </w:r>
          </w:p>
          <w:p w14:paraId="7B8D79C1" w14:textId="77777777" w:rsidR="00A63F74" w:rsidRPr="00A63F74" w:rsidRDefault="00A63F74" w:rsidP="00A63F74">
            <w:pPr>
              <w:shd w:val="clear" w:color="auto" w:fill="FFFFFF"/>
              <w:ind w:left="1095"/>
              <w:rPr>
                <w:rFonts w:ascii="Times New Roman" w:eastAsia="Times New Roman" w:hAnsi="Times New Roman" w:cs="Times New Roman"/>
                <w:sz w:val="24"/>
                <w:szCs w:val="24"/>
              </w:rPr>
            </w:pPr>
          </w:p>
          <w:p w14:paraId="7D84CD15" w14:textId="77777777" w:rsidR="00A63F74" w:rsidRPr="00A63F74" w:rsidRDefault="00A63F74" w:rsidP="00A63F74">
            <w:pPr>
              <w:shd w:val="clear" w:color="auto" w:fill="FFFFFF"/>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Explanation of responsibilities should include</w:t>
            </w:r>
          </w:p>
          <w:p w14:paraId="1CAB9CBC" w14:textId="77777777"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contributory participation in the student organization as a student and in professional/civic organization activities as an adult</w:t>
            </w:r>
          </w:p>
          <w:p w14:paraId="4B6067B3" w14:textId="74A5EE15"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display of appropriate conduct in all activities and events related to the student organization and professional/civic organizations.</w:t>
            </w:r>
          </w:p>
        </w:tc>
        <w:tc>
          <w:tcPr>
            <w:tcW w:w="1347" w:type="pct"/>
          </w:tcPr>
          <w:p w14:paraId="4C7713E5"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02" w:type="pct"/>
          </w:tcPr>
          <w:p w14:paraId="0F43182E"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25" w:type="pct"/>
          </w:tcPr>
          <w:p w14:paraId="1C0343FA"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tcPr>
          <w:p w14:paraId="44538831"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75EB1285" w14:textId="77777777" w:rsidTr="00A63F74">
        <w:tc>
          <w:tcPr>
            <w:tcW w:w="191" w:type="pct"/>
          </w:tcPr>
          <w:p w14:paraId="36DC3B7D" w14:textId="0F5C9D33"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33</w:t>
            </w:r>
          </w:p>
        </w:tc>
        <w:tc>
          <w:tcPr>
            <w:tcW w:w="529" w:type="pct"/>
            <w:tcMar>
              <w:top w:w="43" w:type="dxa"/>
              <w:left w:w="115" w:type="dxa"/>
              <w:bottom w:w="43" w:type="dxa"/>
              <w:right w:w="115" w:type="dxa"/>
            </w:tcMar>
          </w:tcPr>
          <w:p w14:paraId="39E2F4BD" w14:textId="6F076D4A"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 xml:space="preserve">Demonstrate leadership skills through participation in student organization activities, such as meetings, </w:t>
            </w:r>
            <w:r w:rsidRPr="00A63F74">
              <w:rPr>
                <w:rFonts w:ascii="Times New Roman" w:eastAsia="Times New Roman" w:hAnsi="Times New Roman" w:cs="Times New Roman"/>
                <w:sz w:val="24"/>
                <w:szCs w:val="24"/>
              </w:rPr>
              <w:lastRenderedPageBreak/>
              <w:t>programs, and projects.</w:t>
            </w:r>
          </w:p>
        </w:tc>
        <w:tc>
          <w:tcPr>
            <w:tcW w:w="1130" w:type="pct"/>
          </w:tcPr>
          <w:p w14:paraId="52D3D7B1" w14:textId="0AF89FD4"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hAnsi="Times New Roman" w:cs="Times New Roman"/>
                <w:sz w:val="24"/>
                <w:szCs w:val="24"/>
                <w:shd w:val="clear" w:color="auto" w:fill="FFFFFF"/>
              </w:rPr>
              <w:lastRenderedPageBreak/>
              <w:t>Demonstration should include contributory participation in activities such as meetings, fund- raising projects, school and community-service projects, and competitive events.</w:t>
            </w:r>
          </w:p>
        </w:tc>
        <w:tc>
          <w:tcPr>
            <w:tcW w:w="1347" w:type="pct"/>
          </w:tcPr>
          <w:p w14:paraId="240683C2"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02" w:type="pct"/>
          </w:tcPr>
          <w:p w14:paraId="28F976E1"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25" w:type="pct"/>
          </w:tcPr>
          <w:p w14:paraId="05526192"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tcPr>
          <w:p w14:paraId="4475CA9F"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2FCF468C" w14:textId="77777777" w:rsidTr="00A63F74">
        <w:tc>
          <w:tcPr>
            <w:tcW w:w="191" w:type="pct"/>
          </w:tcPr>
          <w:p w14:paraId="56327393" w14:textId="7F1849E0"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34</w:t>
            </w:r>
          </w:p>
        </w:tc>
        <w:tc>
          <w:tcPr>
            <w:tcW w:w="529" w:type="pct"/>
            <w:tcMar>
              <w:top w:w="43" w:type="dxa"/>
              <w:left w:w="115" w:type="dxa"/>
              <w:bottom w:w="43" w:type="dxa"/>
              <w:right w:w="115" w:type="dxa"/>
            </w:tcMar>
          </w:tcPr>
          <w:p w14:paraId="6888A099" w14:textId="61D7099D"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Identify Internet safety issues and procedures for complying with acceptable use standards.</w:t>
            </w:r>
          </w:p>
        </w:tc>
        <w:tc>
          <w:tcPr>
            <w:tcW w:w="1130" w:type="pct"/>
          </w:tcPr>
          <w:p w14:paraId="1198B3F7" w14:textId="77777777" w:rsidR="00A63F74" w:rsidRPr="00A63F74" w:rsidRDefault="00A63F74" w:rsidP="00A63F74">
            <w:pPr>
              <w:shd w:val="clear" w:color="auto" w:fill="FFFFFF"/>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Identification should include the following:</w:t>
            </w:r>
          </w:p>
          <w:p w14:paraId="2A3CBBBC"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The school division's acceptable use policy</w:t>
            </w:r>
          </w:p>
          <w:p w14:paraId="76FAED31"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Laws and guidelines governing Internet usage, including those about copyright and file sharing</w:t>
            </w:r>
          </w:p>
          <w:p w14:paraId="136A5F19"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Techniques that illegitimate parties use to solicit personal information</w:t>
            </w:r>
          </w:p>
          <w:p w14:paraId="72CF03F1"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Techniques that help protect a computer user against cyber predators</w:t>
            </w:r>
          </w:p>
          <w:p w14:paraId="283AE7BB" w14:textId="77777777"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Software applications and user techniques that help protect against security attacks</w:t>
            </w:r>
          </w:p>
          <w:p w14:paraId="5C85F163" w14:textId="16F74C68"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Review the </w:t>
            </w:r>
            <w:hyperlink r:id="rId9" w:tgtFrame="_blank" w:history="1">
              <w:r w:rsidRPr="00A63F74">
                <w:rPr>
                  <w:rFonts w:ascii="Times New Roman" w:eastAsia="Times New Roman" w:hAnsi="Times New Roman" w:cs="Times New Roman"/>
                  <w:sz w:val="24"/>
                  <w:szCs w:val="24"/>
                  <w:u w:val="single"/>
                </w:rPr>
                <w:t>Virginia Department of Education</w:t>
              </w:r>
            </w:hyperlink>
            <w:r w:rsidRPr="00A63F74">
              <w:rPr>
                <w:rFonts w:ascii="Times New Roman" w:eastAsia="Times New Roman" w:hAnsi="Times New Roman" w:cs="Times New Roman"/>
                <w:sz w:val="24"/>
                <w:szCs w:val="24"/>
                <w:u w:val="single"/>
              </w:rPr>
              <w:t xml:space="preserve"> guidelines</w:t>
            </w:r>
            <w:r w:rsidRPr="00A63F74">
              <w:rPr>
                <w:rFonts w:ascii="Times New Roman" w:eastAsia="Times New Roman" w:hAnsi="Times New Roman" w:cs="Times New Roman"/>
                <w:sz w:val="24"/>
                <w:szCs w:val="24"/>
              </w:rPr>
              <w:t xml:space="preserve"> for instructional programs related to Internet safety.</w:t>
            </w:r>
          </w:p>
        </w:tc>
        <w:tc>
          <w:tcPr>
            <w:tcW w:w="1347" w:type="pct"/>
          </w:tcPr>
          <w:p w14:paraId="198A3AB5"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02" w:type="pct"/>
          </w:tcPr>
          <w:p w14:paraId="66FB0020"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25" w:type="pct"/>
          </w:tcPr>
          <w:p w14:paraId="4640CBAD"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tcPr>
          <w:p w14:paraId="3ED295F2"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722A6EC6" w14:textId="77777777" w:rsidTr="00A63F74">
        <w:tc>
          <w:tcPr>
            <w:tcW w:w="191" w:type="pct"/>
            <w:shd w:val="clear" w:color="auto" w:fill="D0CECE" w:themeFill="background2" w:themeFillShade="E6"/>
          </w:tcPr>
          <w:p w14:paraId="3DD23656" w14:textId="77777777"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p>
        </w:tc>
        <w:tc>
          <w:tcPr>
            <w:tcW w:w="529" w:type="pct"/>
            <w:shd w:val="clear" w:color="auto" w:fill="D0CECE" w:themeFill="background2" w:themeFillShade="E6"/>
            <w:tcMar>
              <w:top w:w="43" w:type="dxa"/>
              <w:left w:w="115" w:type="dxa"/>
              <w:bottom w:w="43" w:type="dxa"/>
              <w:right w:w="115" w:type="dxa"/>
            </w:tcMar>
          </w:tcPr>
          <w:p w14:paraId="447B540A" w14:textId="562EA611"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hAnsi="Times New Roman" w:cs="Times New Roman"/>
                <w:b/>
                <w:bCs/>
                <w:sz w:val="24"/>
                <w:szCs w:val="24"/>
              </w:rPr>
              <w:t>Exploring Work-Based Learning</w:t>
            </w:r>
          </w:p>
        </w:tc>
        <w:tc>
          <w:tcPr>
            <w:tcW w:w="1130" w:type="pct"/>
            <w:shd w:val="clear" w:color="auto" w:fill="D0CECE" w:themeFill="background2" w:themeFillShade="E6"/>
          </w:tcPr>
          <w:p w14:paraId="4A53D275" w14:textId="77777777"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p>
        </w:tc>
        <w:tc>
          <w:tcPr>
            <w:tcW w:w="1347" w:type="pct"/>
            <w:shd w:val="clear" w:color="auto" w:fill="D0CECE" w:themeFill="background2" w:themeFillShade="E6"/>
          </w:tcPr>
          <w:p w14:paraId="0CBDAFA5"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02" w:type="pct"/>
            <w:shd w:val="clear" w:color="auto" w:fill="D0CECE" w:themeFill="background2" w:themeFillShade="E6"/>
          </w:tcPr>
          <w:p w14:paraId="6407F7F3"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25" w:type="pct"/>
            <w:shd w:val="clear" w:color="auto" w:fill="D0CECE" w:themeFill="background2" w:themeFillShade="E6"/>
          </w:tcPr>
          <w:p w14:paraId="20C00929"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shd w:val="clear" w:color="auto" w:fill="D0CECE" w:themeFill="background2" w:themeFillShade="E6"/>
          </w:tcPr>
          <w:p w14:paraId="022C223F"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3B4AECD2" w14:textId="77777777" w:rsidTr="00A63F74">
        <w:tc>
          <w:tcPr>
            <w:tcW w:w="191" w:type="pct"/>
          </w:tcPr>
          <w:p w14:paraId="33BAD2D7" w14:textId="56A5AC39"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35</w:t>
            </w:r>
          </w:p>
        </w:tc>
        <w:tc>
          <w:tcPr>
            <w:tcW w:w="529" w:type="pct"/>
            <w:tcMar>
              <w:top w:w="43" w:type="dxa"/>
              <w:left w:w="115" w:type="dxa"/>
              <w:bottom w:w="43" w:type="dxa"/>
              <w:right w:w="115" w:type="dxa"/>
            </w:tcMar>
          </w:tcPr>
          <w:p w14:paraId="213741B9" w14:textId="2CCCDC94"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Identify the types of work-based learning (WBL) opportunities.</w:t>
            </w:r>
          </w:p>
        </w:tc>
        <w:tc>
          <w:tcPr>
            <w:tcW w:w="1130" w:type="pct"/>
          </w:tcPr>
          <w:p w14:paraId="4A36D363" w14:textId="77777777" w:rsidR="00A63F74" w:rsidRPr="00A63F74" w:rsidRDefault="00A63F74" w:rsidP="00A63F74">
            <w:pPr>
              <w:shd w:val="clear" w:color="auto" w:fill="FFFFFF"/>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Identification includes</w:t>
            </w:r>
          </w:p>
          <w:p w14:paraId="34584A97"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job shadowing</w:t>
            </w:r>
          </w:p>
          <w:p w14:paraId="3A326397"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mentorship</w:t>
            </w:r>
          </w:p>
          <w:p w14:paraId="3A235E70"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externship</w:t>
            </w:r>
          </w:p>
          <w:p w14:paraId="79EACC92"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school-based enterprise</w:t>
            </w:r>
          </w:p>
          <w:p w14:paraId="3FB6EDBB"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entrepreneurship</w:t>
            </w:r>
          </w:p>
          <w:p w14:paraId="67CAFFF7"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internship</w:t>
            </w:r>
          </w:p>
          <w:p w14:paraId="71CA892F"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service learning</w:t>
            </w:r>
          </w:p>
          <w:p w14:paraId="01FDC3D8"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clinical experience</w:t>
            </w:r>
          </w:p>
          <w:p w14:paraId="7F4EDB01"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cooperative education</w:t>
            </w:r>
          </w:p>
          <w:p w14:paraId="0F34B5A5"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Youth Registered Apprenticeship</w:t>
            </w:r>
          </w:p>
          <w:p w14:paraId="38118277" w14:textId="77777777"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Registered Apprenticeship</w:t>
            </w:r>
          </w:p>
          <w:p w14:paraId="5FE111D9" w14:textId="05877148"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Supervised Agricultural Experience.</w:t>
            </w:r>
          </w:p>
        </w:tc>
        <w:tc>
          <w:tcPr>
            <w:tcW w:w="1347" w:type="pct"/>
          </w:tcPr>
          <w:p w14:paraId="7294C61B"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What is work-based learning?</w:t>
            </w:r>
          </w:p>
          <w:p w14:paraId="5080F6B7"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can work-based learning help an individual identify a career choice?</w:t>
            </w:r>
          </w:p>
          <w:p w14:paraId="7E859C86"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will being an active listener help an individual in a work-based learning situation?</w:t>
            </w:r>
          </w:p>
          <w:p w14:paraId="66D2BCE9"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will participation in a work-based learning situation improve leadership skills? Teamwork skills?</w:t>
            </w:r>
          </w:p>
          <w:p w14:paraId="3DA616C7"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What is the importance of teamwork in a work-based learning situation?</w:t>
            </w:r>
          </w:p>
          <w:p w14:paraId="16DB5AAA" w14:textId="77777777"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Why is time management important in work-based learning?</w:t>
            </w:r>
          </w:p>
          <w:p w14:paraId="5876A226" w14:textId="73D6E9FC"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What consequences may result if a person fails to meet deadlines?</w:t>
            </w:r>
          </w:p>
        </w:tc>
        <w:tc>
          <w:tcPr>
            <w:tcW w:w="602" w:type="pct"/>
          </w:tcPr>
          <w:p w14:paraId="5A37705B"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25" w:type="pct"/>
          </w:tcPr>
          <w:p w14:paraId="1BDE4A1F"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tcPr>
          <w:p w14:paraId="39CE52CA"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7A2B9F91" w14:textId="77777777" w:rsidTr="00A63F74">
        <w:tc>
          <w:tcPr>
            <w:tcW w:w="191" w:type="pct"/>
          </w:tcPr>
          <w:p w14:paraId="446BFB2C" w14:textId="428ABF0E"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36 (O)</w:t>
            </w:r>
          </w:p>
        </w:tc>
        <w:tc>
          <w:tcPr>
            <w:tcW w:w="529" w:type="pct"/>
            <w:tcMar>
              <w:top w:w="43" w:type="dxa"/>
              <w:left w:w="115" w:type="dxa"/>
              <w:bottom w:w="43" w:type="dxa"/>
              <w:right w:w="115" w:type="dxa"/>
            </w:tcMar>
          </w:tcPr>
          <w:p w14:paraId="7D8F9A60" w14:textId="5FD052ED"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Reflect on lessons learned during the WBL experience.</w:t>
            </w:r>
          </w:p>
        </w:tc>
        <w:tc>
          <w:tcPr>
            <w:tcW w:w="1130" w:type="pct"/>
          </w:tcPr>
          <w:p w14:paraId="560A3BF1" w14:textId="77777777" w:rsidR="00A63F74" w:rsidRPr="00A63F74" w:rsidRDefault="00A63F74" w:rsidP="00A63F74">
            <w:pPr>
              <w:shd w:val="clear" w:color="auto" w:fill="FFFFFF"/>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Reflection includes</w:t>
            </w:r>
          </w:p>
          <w:p w14:paraId="61AA7154"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workplace procedures</w:t>
            </w:r>
          </w:p>
          <w:p w14:paraId="38D7157A" w14:textId="77777777"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proofErr w:type="gramStart"/>
            <w:r w:rsidRPr="00A63F74">
              <w:rPr>
                <w:rFonts w:ascii="Times New Roman" w:eastAsia="Times New Roman" w:hAnsi="Times New Roman" w:cs="Times New Roman"/>
                <w:sz w:val="24"/>
                <w:szCs w:val="24"/>
              </w:rPr>
              <w:t>application</w:t>
            </w:r>
            <w:proofErr w:type="gramEnd"/>
            <w:r w:rsidRPr="00A63F74">
              <w:rPr>
                <w:rFonts w:ascii="Times New Roman" w:eastAsia="Times New Roman" w:hAnsi="Times New Roman" w:cs="Times New Roman"/>
                <w:sz w:val="24"/>
                <w:szCs w:val="24"/>
              </w:rPr>
              <w:t xml:space="preserve"> of course competencies to WBL experience</w:t>
            </w:r>
          </w:p>
          <w:p w14:paraId="09225B73" w14:textId="03DFB95F"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new knowledge gained through the WBL experience.</w:t>
            </w:r>
          </w:p>
        </w:tc>
        <w:tc>
          <w:tcPr>
            <w:tcW w:w="1347" w:type="pct"/>
          </w:tcPr>
          <w:p w14:paraId="54711928"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are some practices that will help in the reflection process?</w:t>
            </w:r>
          </w:p>
          <w:p w14:paraId="11DEF637"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are necessary skills to pursue a career in the related area?</w:t>
            </w:r>
          </w:p>
          <w:p w14:paraId="319857ED"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Why is it important to reflect on the WBL experience?</w:t>
            </w:r>
          </w:p>
          <w:p w14:paraId="3C71DE90"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Why is cooperation vital to being successful during a WBL experience?</w:t>
            </w:r>
          </w:p>
          <w:p w14:paraId="1805933D" w14:textId="77777777"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What other opportunities may exist for a person who excels during a WBL experience?</w:t>
            </w:r>
          </w:p>
          <w:p w14:paraId="061B06F3" w14:textId="1364AB1F"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 xml:space="preserve">How can the skills </w:t>
            </w:r>
            <w:proofErr w:type="gramStart"/>
            <w:r w:rsidRPr="00A63F74">
              <w:rPr>
                <w:rFonts w:ascii="Times New Roman" w:eastAsia="Times New Roman" w:hAnsi="Times New Roman" w:cs="Times New Roman"/>
                <w:sz w:val="24"/>
                <w:szCs w:val="24"/>
              </w:rPr>
              <w:t>gained</w:t>
            </w:r>
            <w:proofErr w:type="gramEnd"/>
            <w:r w:rsidRPr="00A63F74">
              <w:rPr>
                <w:rFonts w:ascii="Times New Roman" w:eastAsia="Times New Roman" w:hAnsi="Times New Roman" w:cs="Times New Roman"/>
                <w:sz w:val="24"/>
                <w:szCs w:val="24"/>
              </w:rPr>
              <w:t xml:space="preserve"> during a WBL experience benefit a student after graduation?</w:t>
            </w:r>
          </w:p>
        </w:tc>
        <w:tc>
          <w:tcPr>
            <w:tcW w:w="602" w:type="pct"/>
          </w:tcPr>
          <w:p w14:paraId="55E64648"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25" w:type="pct"/>
          </w:tcPr>
          <w:p w14:paraId="7E232639"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tcPr>
          <w:p w14:paraId="257E5264"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322AC78C" w14:textId="77777777" w:rsidTr="00A63F74">
        <w:tc>
          <w:tcPr>
            <w:tcW w:w="191" w:type="pct"/>
          </w:tcPr>
          <w:p w14:paraId="31869FCB" w14:textId="73C450FC"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37</w:t>
            </w:r>
          </w:p>
        </w:tc>
        <w:tc>
          <w:tcPr>
            <w:tcW w:w="529" w:type="pct"/>
            <w:tcMar>
              <w:top w:w="43" w:type="dxa"/>
              <w:left w:w="115" w:type="dxa"/>
              <w:bottom w:w="43" w:type="dxa"/>
              <w:right w:w="115" w:type="dxa"/>
            </w:tcMar>
          </w:tcPr>
          <w:p w14:paraId="14AD0CC9" w14:textId="4D63D89E"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Explore career opportunities related to the WBL experience.</w:t>
            </w:r>
          </w:p>
        </w:tc>
        <w:tc>
          <w:tcPr>
            <w:tcW w:w="1130" w:type="pct"/>
          </w:tcPr>
          <w:p w14:paraId="0A7A1605" w14:textId="77777777" w:rsidR="00A63F74" w:rsidRPr="00A63F74" w:rsidRDefault="00A63F74" w:rsidP="00A63F74">
            <w:pPr>
              <w:shd w:val="clear" w:color="auto" w:fill="FFFFFF"/>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Exploration includes</w:t>
            </w:r>
          </w:p>
          <w:p w14:paraId="08AB7185"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listing possible careers related to this course</w:t>
            </w:r>
          </w:p>
          <w:p w14:paraId="342EBB88"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describing each career</w:t>
            </w:r>
          </w:p>
          <w:p w14:paraId="51283F87" w14:textId="77777777"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determining the education and experience required</w:t>
            </w:r>
          </w:p>
          <w:p w14:paraId="4DD02CEC" w14:textId="5D3EE6C7"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exploring job opportunities, salaries, and benefits.</w:t>
            </w:r>
          </w:p>
        </w:tc>
        <w:tc>
          <w:tcPr>
            <w:tcW w:w="1347" w:type="pct"/>
          </w:tcPr>
          <w:p w14:paraId="19A3801D"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are some local career opportunities in each of the career pathways?</w:t>
            </w:r>
          </w:p>
          <w:p w14:paraId="30769408"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level of education is required for different careers in each of the career pathways?</w:t>
            </w:r>
          </w:p>
          <w:p w14:paraId="5019B2EC"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are the potential salaries and opportunities for advancement in different careers within the pathways?</w:t>
            </w:r>
          </w:p>
          <w:p w14:paraId="04F1F489"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careers are available through government agencies?</w:t>
            </w:r>
          </w:p>
          <w:p w14:paraId="513ED55B"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would an individual begin to start his/her own business?</w:t>
            </w:r>
          </w:p>
          <w:p w14:paraId="48DD7CDD" w14:textId="77777777"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What is the career outlook for the pathways within the WBL experience?</w:t>
            </w:r>
          </w:p>
          <w:p w14:paraId="46583286" w14:textId="4E8113B2"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lastRenderedPageBreak/>
              <w:t>What are some careers within the WBL experience that interest you?</w:t>
            </w:r>
          </w:p>
        </w:tc>
        <w:tc>
          <w:tcPr>
            <w:tcW w:w="602" w:type="pct"/>
          </w:tcPr>
          <w:p w14:paraId="409721E3"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25" w:type="pct"/>
          </w:tcPr>
          <w:p w14:paraId="00FBC7D4"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tcPr>
          <w:p w14:paraId="562DB2A2"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4E8245C3" w14:textId="77777777" w:rsidTr="00A63F74">
        <w:tc>
          <w:tcPr>
            <w:tcW w:w="191" w:type="pct"/>
          </w:tcPr>
          <w:p w14:paraId="2E360ADF" w14:textId="4C647524"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38 (O)</w:t>
            </w:r>
          </w:p>
        </w:tc>
        <w:tc>
          <w:tcPr>
            <w:tcW w:w="529" w:type="pct"/>
            <w:tcMar>
              <w:top w:w="43" w:type="dxa"/>
              <w:left w:w="115" w:type="dxa"/>
              <w:bottom w:w="43" w:type="dxa"/>
              <w:right w:w="115" w:type="dxa"/>
            </w:tcMar>
          </w:tcPr>
          <w:p w14:paraId="6A4BCBA6" w14:textId="44EEBD5F" w:rsidR="00A63F74" w:rsidRPr="00A63F74" w:rsidRDefault="00A63F74" w:rsidP="00A63F74">
            <w:pPr>
              <w:tabs>
                <w:tab w:val="left" w:pos="1627"/>
              </w:tabs>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Participate in a WBL experience, when appropriate.</w:t>
            </w:r>
          </w:p>
        </w:tc>
        <w:tc>
          <w:tcPr>
            <w:tcW w:w="1130" w:type="pct"/>
          </w:tcPr>
          <w:p w14:paraId="15E3B071" w14:textId="77777777" w:rsidR="00A63F74" w:rsidRPr="00A63F74" w:rsidRDefault="00A63F74" w:rsidP="00A63F74">
            <w:pPr>
              <w:shd w:val="clear" w:color="auto" w:fill="FFFFFF"/>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Participation includes</w:t>
            </w:r>
          </w:p>
          <w:p w14:paraId="5AF4AB1A" w14:textId="77777777" w:rsidR="00A63F74" w:rsidRPr="00A63F74" w:rsidRDefault="00A63F74" w:rsidP="00A63F74">
            <w:pPr>
              <w:pStyle w:val="ListParagraph"/>
              <w:numPr>
                <w:ilvl w:val="0"/>
                <w:numId w:val="8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an emphasis on the relationship between course competencies and the WBL experience</w:t>
            </w:r>
          </w:p>
          <w:p w14:paraId="2F2BC0BD" w14:textId="77777777"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adherence to workplace expectations during the WBL experience</w:t>
            </w:r>
          </w:p>
          <w:p w14:paraId="78D099CF" w14:textId="130B2F8C" w:rsidR="00A63F74" w:rsidRPr="00A63F74" w:rsidRDefault="00A63F74" w:rsidP="00A63F74">
            <w:pPr>
              <w:pStyle w:val="ListParagraph"/>
              <w:numPr>
                <w:ilvl w:val="0"/>
                <w:numId w:val="80"/>
              </w:numPr>
              <w:rPr>
                <w:rFonts w:ascii="Times New Roman" w:eastAsia="Times New Roman" w:hAnsi="Times New Roman" w:cs="Times New Roman"/>
                <w:b/>
                <w:bCs/>
                <w:color w:val="FFFFFF" w:themeColor="background1"/>
                <w:sz w:val="24"/>
                <w:szCs w:val="24"/>
              </w:rPr>
            </w:pPr>
            <w:r w:rsidRPr="00A63F74">
              <w:rPr>
                <w:rFonts w:ascii="Times New Roman" w:eastAsia="Times New Roman" w:hAnsi="Times New Roman" w:cs="Times New Roman"/>
                <w:sz w:val="24"/>
                <w:szCs w:val="24"/>
              </w:rPr>
              <w:t>completion of the WBL experience.</w:t>
            </w:r>
          </w:p>
        </w:tc>
        <w:tc>
          <w:tcPr>
            <w:tcW w:w="1347" w:type="pct"/>
          </w:tcPr>
          <w:p w14:paraId="027952D3"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Who can participate in a WBL experience?</w:t>
            </w:r>
          </w:p>
          <w:p w14:paraId="036B10D1"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Why is it important to keep the lines of communication open with the WBL </w:t>
            </w:r>
            <w:proofErr w:type="gramStart"/>
            <w:r w:rsidRPr="00A63F74">
              <w:rPr>
                <w:rFonts w:ascii="Times New Roman" w:eastAsia="Times New Roman" w:hAnsi="Times New Roman" w:cs="Times New Roman"/>
                <w:sz w:val="24"/>
                <w:szCs w:val="24"/>
              </w:rPr>
              <w:t>experience</w:t>
            </w:r>
            <w:proofErr w:type="gramEnd"/>
            <w:r w:rsidRPr="00A63F74">
              <w:rPr>
                <w:rFonts w:ascii="Times New Roman" w:eastAsia="Times New Roman" w:hAnsi="Times New Roman" w:cs="Times New Roman"/>
                <w:sz w:val="24"/>
                <w:szCs w:val="24"/>
              </w:rPr>
              <w:t xml:space="preserve"> participants?</w:t>
            </w:r>
          </w:p>
          <w:p w14:paraId="3D70E331"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role does active listening play in performing various tasks during the WBL experience?</w:t>
            </w:r>
          </w:p>
          <w:p w14:paraId="2EC8A14A" w14:textId="77777777" w:rsidR="00A63F74" w:rsidRPr="00A63F74" w:rsidRDefault="00A63F74" w:rsidP="00A63F74">
            <w:pPr>
              <w:pStyle w:val="ListParagraph"/>
              <w:numPr>
                <w:ilvl w:val="0"/>
                <w:numId w:val="80"/>
              </w:numPr>
              <w:ind w:left="444"/>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does participating in a WBL experience contribute to career development?</w:t>
            </w:r>
          </w:p>
          <w:p w14:paraId="45BA4F23" w14:textId="77777777"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What can students do to balance time, work, and study during a WBL experience?</w:t>
            </w:r>
          </w:p>
          <w:p w14:paraId="75A999B9" w14:textId="1708BFFF" w:rsidR="00A63F74" w:rsidRPr="00A63F74" w:rsidRDefault="00A63F74" w:rsidP="00A63F74">
            <w:pPr>
              <w:pStyle w:val="ListParagraph"/>
              <w:numPr>
                <w:ilvl w:val="0"/>
                <w:numId w:val="80"/>
              </w:numPr>
              <w:ind w:left="444"/>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What consequences may result if a participant does not follow instructions during a WBL experience?</w:t>
            </w:r>
          </w:p>
        </w:tc>
        <w:tc>
          <w:tcPr>
            <w:tcW w:w="602" w:type="pct"/>
          </w:tcPr>
          <w:p w14:paraId="067B5468"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25" w:type="pct"/>
          </w:tcPr>
          <w:p w14:paraId="4461D98C"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tcPr>
          <w:p w14:paraId="78E39970"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4ECE8BCD" w14:textId="6791BB11" w:rsidTr="00A63F74">
        <w:tc>
          <w:tcPr>
            <w:tcW w:w="191" w:type="pct"/>
            <w:shd w:val="clear" w:color="auto" w:fill="AEAAAA" w:themeFill="background2" w:themeFillShade="BF"/>
          </w:tcPr>
          <w:p w14:paraId="535E263C"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29" w:type="pct"/>
            <w:shd w:val="clear" w:color="auto" w:fill="AEAAAA" w:themeFill="background2" w:themeFillShade="BF"/>
            <w:tcMar>
              <w:top w:w="43" w:type="dxa"/>
              <w:left w:w="115" w:type="dxa"/>
              <w:bottom w:w="43" w:type="dxa"/>
              <w:right w:w="115" w:type="dxa"/>
            </w:tcMar>
          </w:tcPr>
          <w:p w14:paraId="5DEDBBD0" w14:textId="77777777" w:rsidR="00A63F74" w:rsidRPr="00A63F74" w:rsidRDefault="00A63F74" w:rsidP="00A63F74">
            <w:pPr>
              <w:tabs>
                <w:tab w:val="left" w:pos="1627"/>
              </w:tabs>
              <w:rPr>
                <w:rFonts w:ascii="Times New Roman" w:eastAsia="Times New Roman" w:hAnsi="Times New Roman" w:cs="Times New Roman"/>
                <w:b/>
                <w:bCs/>
                <w:sz w:val="24"/>
                <w:szCs w:val="24"/>
              </w:rPr>
            </w:pPr>
            <w:r w:rsidRPr="00A63F74">
              <w:rPr>
                <w:rFonts w:ascii="Times New Roman" w:eastAsia="Times New Roman" w:hAnsi="Times New Roman" w:cs="Times New Roman"/>
                <w:b/>
                <w:bCs/>
                <w:sz w:val="24"/>
                <w:szCs w:val="24"/>
              </w:rPr>
              <w:t>Preparing for Career Opportunities</w:t>
            </w:r>
          </w:p>
        </w:tc>
        <w:tc>
          <w:tcPr>
            <w:tcW w:w="1130" w:type="pct"/>
            <w:shd w:val="clear" w:color="auto" w:fill="AEAAAA" w:themeFill="background2" w:themeFillShade="BF"/>
          </w:tcPr>
          <w:p w14:paraId="044B099C"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1347" w:type="pct"/>
            <w:shd w:val="clear" w:color="auto" w:fill="AEAAAA" w:themeFill="background2" w:themeFillShade="BF"/>
          </w:tcPr>
          <w:p w14:paraId="4DBC607D"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02" w:type="pct"/>
            <w:shd w:val="clear" w:color="auto" w:fill="AEAAAA" w:themeFill="background2" w:themeFillShade="BF"/>
          </w:tcPr>
          <w:p w14:paraId="5CC26739"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25" w:type="pct"/>
            <w:shd w:val="clear" w:color="auto" w:fill="AEAAAA" w:themeFill="background2" w:themeFillShade="BF"/>
          </w:tcPr>
          <w:p w14:paraId="28FECCB3"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shd w:val="clear" w:color="auto" w:fill="AEAAAA" w:themeFill="background2" w:themeFillShade="BF"/>
          </w:tcPr>
          <w:p w14:paraId="51FFC472"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3EE669FD" w14:textId="5C2025F3" w:rsidTr="00A63F74">
        <w:tblPrEx>
          <w:tblCellMar>
            <w:left w:w="108" w:type="dxa"/>
            <w:right w:w="108" w:type="dxa"/>
          </w:tblCellMar>
        </w:tblPrEx>
        <w:tc>
          <w:tcPr>
            <w:tcW w:w="191" w:type="pct"/>
          </w:tcPr>
          <w:p w14:paraId="64D622FE" w14:textId="4695D815"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39</w:t>
            </w:r>
          </w:p>
        </w:tc>
        <w:tc>
          <w:tcPr>
            <w:tcW w:w="529" w:type="pct"/>
            <w:hideMark/>
          </w:tcPr>
          <w:p w14:paraId="06095D38"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Organize a portfolio. </w:t>
            </w:r>
          </w:p>
        </w:tc>
        <w:tc>
          <w:tcPr>
            <w:tcW w:w="1130" w:type="pct"/>
          </w:tcPr>
          <w:p w14:paraId="3049D2E2" w14:textId="0C89BB21"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Organization should include selecting examples of one’s original work throughout the course. </w:t>
            </w:r>
          </w:p>
        </w:tc>
        <w:tc>
          <w:tcPr>
            <w:tcW w:w="1347" w:type="pct"/>
          </w:tcPr>
          <w:p w14:paraId="1B2C0205"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Process/Skill Questions:</w:t>
            </w:r>
          </w:p>
          <w:p w14:paraId="4D3631CF" w14:textId="77777777" w:rsidR="00A63F74" w:rsidRPr="00A63F74" w:rsidRDefault="00A63F74" w:rsidP="00A63F74">
            <w:pPr>
              <w:numPr>
                <w:ilvl w:val="0"/>
                <w:numId w:val="7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Which project best represents your style or strengths, and why? </w:t>
            </w:r>
          </w:p>
          <w:p w14:paraId="3321C19E" w14:textId="77777777" w:rsidR="00A63F74" w:rsidRPr="00A63F74" w:rsidRDefault="00A63F74" w:rsidP="00A63F74">
            <w:pPr>
              <w:numPr>
                <w:ilvl w:val="0"/>
                <w:numId w:val="7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does this portfolio support your future academic or career goals?</w:t>
            </w:r>
          </w:p>
          <w:p w14:paraId="02562C19" w14:textId="1F014C3E" w:rsidR="00A63F74" w:rsidRPr="00A63F74" w:rsidRDefault="00A63F74" w:rsidP="00A63F74">
            <w:pPr>
              <w:numPr>
                <w:ilvl w:val="0"/>
                <w:numId w:val="7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does this portfolio show your readiness for the next course or stage in your life?</w:t>
            </w:r>
          </w:p>
        </w:tc>
        <w:tc>
          <w:tcPr>
            <w:tcW w:w="602" w:type="pct"/>
          </w:tcPr>
          <w:p w14:paraId="585CC1A1" w14:textId="53511D17"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English: 10.C, 10.LU, 11.C, 11.LU, 12.C, 12.LU</w:t>
            </w:r>
          </w:p>
        </w:tc>
        <w:tc>
          <w:tcPr>
            <w:tcW w:w="625" w:type="pct"/>
          </w:tcPr>
          <w:p w14:paraId="4FB0A811" w14:textId="77777777"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7X</w:t>
            </w:r>
            <w:r w:rsidRPr="00A63F74">
              <w:rPr>
                <w:rFonts w:ascii="Times New Roman" w:hAnsi="Times New Roman" w:cs="Times New Roman"/>
                <w:sz w:val="24"/>
                <w:szCs w:val="24"/>
              </w:rPr>
              <w:t xml:space="preserve">: Document trade-offs in the technology and engineering design process to produce the optimal design. </w:t>
            </w:r>
          </w:p>
          <w:p w14:paraId="797D1BF8" w14:textId="0E4BE3B7" w:rsidR="00A63F74" w:rsidRPr="00A63F74" w:rsidRDefault="00A63F74" w:rsidP="00A63F74">
            <w:pPr>
              <w:rPr>
                <w:rFonts w:ascii="Times New Roman" w:eastAsia="Times New Roman" w:hAnsi="Times New Roman" w:cs="Times New Roman"/>
                <w:b/>
                <w:bCs/>
                <w:sz w:val="24"/>
                <w:szCs w:val="24"/>
              </w:rPr>
            </w:pPr>
            <w:r w:rsidRPr="00A63F74">
              <w:rPr>
                <w:rFonts w:ascii="Times New Roman" w:hAnsi="Times New Roman" w:cs="Times New Roman"/>
                <w:b/>
                <w:bCs/>
                <w:sz w:val="24"/>
                <w:szCs w:val="24"/>
              </w:rPr>
              <w:t>8N</w:t>
            </w:r>
            <w:r w:rsidRPr="00A63F74">
              <w:rPr>
                <w:rFonts w:ascii="Times New Roman" w:hAnsi="Times New Roman" w:cs="Times New Roman"/>
                <w:sz w:val="24"/>
                <w:szCs w:val="24"/>
              </w:rPr>
              <w:t>: Use various approaches to communicate processes and procedures for using, maintaining, and assessing technological products and systems.</w:t>
            </w:r>
          </w:p>
        </w:tc>
        <w:tc>
          <w:tcPr>
            <w:tcW w:w="575" w:type="pct"/>
          </w:tcPr>
          <w:p w14:paraId="4FA6FB2B" w14:textId="77777777" w:rsidR="00A63F74" w:rsidRPr="00A63F74" w:rsidRDefault="00A63F74" w:rsidP="00A63F74">
            <w:pPr>
              <w:rPr>
                <w:rFonts w:ascii="Times New Roman" w:eastAsia="Times New Roman" w:hAnsi="Times New Roman" w:cs="Times New Roman"/>
                <w:b/>
                <w:bCs/>
                <w:sz w:val="24"/>
                <w:szCs w:val="24"/>
              </w:rPr>
            </w:pPr>
          </w:p>
        </w:tc>
      </w:tr>
      <w:tr w:rsidR="00A63F74" w:rsidRPr="00A63F74" w14:paraId="271ACA1D" w14:textId="53FE870C" w:rsidTr="00A63F74">
        <w:tblPrEx>
          <w:tblCellMar>
            <w:left w:w="108" w:type="dxa"/>
            <w:right w:w="108" w:type="dxa"/>
          </w:tblCellMar>
        </w:tblPrEx>
        <w:tc>
          <w:tcPr>
            <w:tcW w:w="191" w:type="pct"/>
          </w:tcPr>
          <w:p w14:paraId="287CDD84" w14:textId="318F8E01"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40</w:t>
            </w:r>
          </w:p>
        </w:tc>
        <w:tc>
          <w:tcPr>
            <w:tcW w:w="529" w:type="pct"/>
            <w:hideMark/>
          </w:tcPr>
          <w:p w14:paraId="594AC9D3"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Explore careers associated with game design. </w:t>
            </w:r>
          </w:p>
        </w:tc>
        <w:tc>
          <w:tcPr>
            <w:tcW w:w="1130" w:type="pct"/>
          </w:tcPr>
          <w:p w14:paraId="252D7853" w14:textId="7037CAEC"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Exploration should include, but not be limited to,</w:t>
            </w:r>
          </w:p>
          <w:p w14:paraId="5C6DC55E" w14:textId="77777777" w:rsidR="00A63F74" w:rsidRPr="00A63F74" w:rsidRDefault="00A63F74" w:rsidP="00A63F74">
            <w:pPr>
              <w:numPr>
                <w:ilvl w:val="0"/>
                <w:numId w:val="71"/>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programmer</w:t>
            </w:r>
          </w:p>
          <w:p w14:paraId="7A399058" w14:textId="77777777" w:rsidR="00A63F74" w:rsidRPr="00A63F74" w:rsidRDefault="00A63F74" w:rsidP="00A63F74">
            <w:pPr>
              <w:numPr>
                <w:ilvl w:val="0"/>
                <w:numId w:val="71"/>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designer</w:t>
            </w:r>
          </w:p>
          <w:p w14:paraId="0D638113" w14:textId="77777777" w:rsidR="00A63F74" w:rsidRPr="00A63F74" w:rsidRDefault="00A63F74" w:rsidP="00A63F74">
            <w:pPr>
              <w:numPr>
                <w:ilvl w:val="0"/>
                <w:numId w:val="71"/>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artist</w:t>
            </w:r>
          </w:p>
          <w:p w14:paraId="00F5D434" w14:textId="77777777" w:rsidR="00A63F74" w:rsidRPr="00A63F74" w:rsidRDefault="00A63F74" w:rsidP="00A63F74">
            <w:pPr>
              <w:numPr>
                <w:ilvl w:val="0"/>
                <w:numId w:val="71"/>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writer</w:t>
            </w:r>
          </w:p>
          <w:p w14:paraId="3D5B682E" w14:textId="68222517" w:rsidR="00A63F74" w:rsidRPr="00A63F74" w:rsidRDefault="00A63F74" w:rsidP="00A63F74">
            <w:pPr>
              <w:numPr>
                <w:ilvl w:val="0"/>
                <w:numId w:val="71"/>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animator</w:t>
            </w:r>
          </w:p>
          <w:p w14:paraId="76B881FA" w14:textId="77777777" w:rsidR="00A63F74" w:rsidRPr="00A63F74" w:rsidRDefault="00A63F74" w:rsidP="00A63F74">
            <w:pPr>
              <w:numPr>
                <w:ilvl w:val="0"/>
                <w:numId w:val="71"/>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user experience (UX) designer</w:t>
            </w:r>
          </w:p>
          <w:p w14:paraId="1F5F48C9" w14:textId="10BAF17A" w:rsidR="00A63F74" w:rsidRPr="00A63F74" w:rsidRDefault="00A63F74" w:rsidP="00A63F74">
            <w:pPr>
              <w:numPr>
                <w:ilvl w:val="0"/>
                <w:numId w:val="71"/>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quality assurance (QA) tester</w:t>
            </w:r>
          </w:p>
          <w:p w14:paraId="25780F54" w14:textId="090B2BC2" w:rsidR="00A63F74" w:rsidRPr="00A63F74" w:rsidRDefault="00A63F74" w:rsidP="00A63F74">
            <w:pPr>
              <w:numPr>
                <w:ilvl w:val="0"/>
                <w:numId w:val="71"/>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producer.</w:t>
            </w:r>
          </w:p>
        </w:tc>
        <w:tc>
          <w:tcPr>
            <w:tcW w:w="1347" w:type="pct"/>
          </w:tcPr>
          <w:p w14:paraId="09F0C7DC"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Process/Skill Questions:</w:t>
            </w:r>
          </w:p>
          <w:p w14:paraId="752FFB31" w14:textId="2B5AFE54" w:rsidR="00A63F74" w:rsidRPr="00A63F74" w:rsidRDefault="00A63F74" w:rsidP="00A63F74">
            <w:pPr>
              <w:numPr>
                <w:ilvl w:val="0"/>
                <w:numId w:val="72"/>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industry certifications help someone find employment in the game industry?</w:t>
            </w:r>
          </w:p>
          <w:p w14:paraId="04AEFB38" w14:textId="77777777" w:rsidR="00A63F74" w:rsidRPr="00A63F74" w:rsidRDefault="00A63F74" w:rsidP="00A63F74">
            <w:pPr>
              <w:numPr>
                <w:ilvl w:val="0"/>
                <w:numId w:val="72"/>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kind of skills are associated with each career?</w:t>
            </w:r>
          </w:p>
          <w:p w14:paraId="4116AE4D" w14:textId="5F040EAA" w:rsidR="00A63F74" w:rsidRPr="00A63F74" w:rsidRDefault="00A63F74" w:rsidP="00A63F74">
            <w:pPr>
              <w:pStyle w:val="ListParagraph"/>
              <w:numPr>
                <w:ilvl w:val="0"/>
                <w:numId w:val="72"/>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careers do your skills best align with? Why?</w:t>
            </w:r>
          </w:p>
          <w:p w14:paraId="4CC47073" w14:textId="5523CA07" w:rsidR="00A63F74" w:rsidRPr="00A63F74" w:rsidRDefault="00A63F74" w:rsidP="00A63F74">
            <w:pPr>
              <w:numPr>
                <w:ilvl w:val="0"/>
                <w:numId w:val="72"/>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are possible roles in the game production pipeline?</w:t>
            </w:r>
          </w:p>
        </w:tc>
        <w:tc>
          <w:tcPr>
            <w:tcW w:w="602" w:type="pct"/>
          </w:tcPr>
          <w:p w14:paraId="668FBCCF" w14:textId="69D5D258"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English: 10.RI, 10.R, 11.RI, 11.R, 12.RI, 12.R</w:t>
            </w:r>
          </w:p>
        </w:tc>
        <w:tc>
          <w:tcPr>
            <w:tcW w:w="625" w:type="pct"/>
          </w:tcPr>
          <w:p w14:paraId="106B9C34" w14:textId="77777777"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1N</w:t>
            </w:r>
            <w:r w:rsidRPr="00A63F74">
              <w:rPr>
                <w:rFonts w:ascii="Times New Roman" w:hAnsi="Times New Roman" w:cs="Times New Roman"/>
                <w:sz w:val="24"/>
                <w:szCs w:val="24"/>
              </w:rPr>
              <w:t xml:space="preserve">: Explain how the world around them guides technological development and engineering design. </w:t>
            </w:r>
          </w:p>
          <w:p w14:paraId="334B4F28" w14:textId="7325702A" w:rsidR="00A63F74" w:rsidRPr="00A63F74" w:rsidRDefault="00A63F74" w:rsidP="00A63F74">
            <w:pPr>
              <w:rPr>
                <w:rFonts w:ascii="Times New Roman" w:eastAsia="Times New Roman" w:hAnsi="Times New Roman" w:cs="Times New Roman"/>
                <w:b/>
                <w:bCs/>
                <w:sz w:val="24"/>
                <w:szCs w:val="24"/>
              </w:rPr>
            </w:pPr>
            <w:r w:rsidRPr="00A63F74">
              <w:rPr>
                <w:rFonts w:ascii="Times New Roman" w:hAnsi="Times New Roman" w:cs="Times New Roman"/>
                <w:sz w:val="24"/>
                <w:szCs w:val="24"/>
              </w:rPr>
              <w:br/>
            </w:r>
            <w:r w:rsidRPr="00A63F74">
              <w:rPr>
                <w:rFonts w:ascii="Times New Roman" w:hAnsi="Times New Roman" w:cs="Times New Roman"/>
                <w:b/>
                <w:bCs/>
                <w:sz w:val="24"/>
                <w:szCs w:val="24"/>
              </w:rPr>
              <w:t>3J</w:t>
            </w:r>
            <w:r w:rsidRPr="00A63F74">
              <w:rPr>
                <w:rFonts w:ascii="Times New Roman" w:hAnsi="Times New Roman" w:cs="Times New Roman"/>
                <w:sz w:val="24"/>
                <w:szCs w:val="24"/>
              </w:rPr>
              <w:t>: Connect technological progress to the advancement of other areas of knowledge and vice versa.</w:t>
            </w:r>
          </w:p>
        </w:tc>
        <w:tc>
          <w:tcPr>
            <w:tcW w:w="575" w:type="pct"/>
          </w:tcPr>
          <w:p w14:paraId="6B2871F8" w14:textId="1EDE8C66"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STEM Careers (Virginia TSA only)</w:t>
            </w:r>
          </w:p>
        </w:tc>
      </w:tr>
      <w:tr w:rsidR="00A63F74" w:rsidRPr="00A63F74" w14:paraId="347D03FC" w14:textId="09A91907" w:rsidTr="00A63F74">
        <w:tc>
          <w:tcPr>
            <w:tcW w:w="191" w:type="pct"/>
            <w:shd w:val="clear" w:color="auto" w:fill="AEAAAA" w:themeFill="background2" w:themeFillShade="BF"/>
          </w:tcPr>
          <w:p w14:paraId="3E18C64F"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29" w:type="pct"/>
            <w:shd w:val="clear" w:color="auto" w:fill="AEAAAA" w:themeFill="background2" w:themeFillShade="BF"/>
            <w:tcMar>
              <w:top w:w="43" w:type="dxa"/>
              <w:left w:w="115" w:type="dxa"/>
              <w:bottom w:w="43" w:type="dxa"/>
              <w:right w:w="115" w:type="dxa"/>
            </w:tcMar>
          </w:tcPr>
          <w:p w14:paraId="3EBF4894" w14:textId="57E66E0D" w:rsidR="00A63F74" w:rsidRPr="00A63F74" w:rsidRDefault="00A63F74" w:rsidP="00A63F74">
            <w:pPr>
              <w:tabs>
                <w:tab w:val="left" w:pos="1627"/>
              </w:tabs>
              <w:rPr>
                <w:rFonts w:ascii="Times New Roman" w:eastAsia="Times New Roman" w:hAnsi="Times New Roman" w:cs="Times New Roman"/>
                <w:b/>
                <w:bCs/>
                <w:sz w:val="24"/>
                <w:szCs w:val="24"/>
              </w:rPr>
            </w:pPr>
            <w:bookmarkStart w:id="2" w:name="_Hlk103342811"/>
            <w:r w:rsidRPr="00A63F74">
              <w:rPr>
                <w:rFonts w:ascii="Times New Roman" w:eastAsia="Times New Roman" w:hAnsi="Times New Roman" w:cs="Times New Roman"/>
                <w:b/>
                <w:bCs/>
                <w:sz w:val="24"/>
                <w:szCs w:val="24"/>
              </w:rPr>
              <w:t>Exploring the History, Culture, and Purpose of Games</w:t>
            </w:r>
          </w:p>
        </w:tc>
        <w:tc>
          <w:tcPr>
            <w:tcW w:w="1130" w:type="pct"/>
            <w:shd w:val="clear" w:color="auto" w:fill="AEAAAA" w:themeFill="background2" w:themeFillShade="BF"/>
          </w:tcPr>
          <w:p w14:paraId="4B501920"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1347" w:type="pct"/>
            <w:shd w:val="clear" w:color="auto" w:fill="AEAAAA" w:themeFill="background2" w:themeFillShade="BF"/>
          </w:tcPr>
          <w:p w14:paraId="5AE0C5C7"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02" w:type="pct"/>
            <w:shd w:val="clear" w:color="auto" w:fill="AEAAAA" w:themeFill="background2" w:themeFillShade="BF"/>
          </w:tcPr>
          <w:p w14:paraId="3731E49B"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25" w:type="pct"/>
            <w:shd w:val="clear" w:color="auto" w:fill="AEAAAA" w:themeFill="background2" w:themeFillShade="BF"/>
          </w:tcPr>
          <w:p w14:paraId="101BD797"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shd w:val="clear" w:color="auto" w:fill="AEAAAA" w:themeFill="background2" w:themeFillShade="BF"/>
          </w:tcPr>
          <w:p w14:paraId="172A880F"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23AA5D4F" w14:textId="55B276DF" w:rsidTr="00A63F74">
        <w:tblPrEx>
          <w:tblCellMar>
            <w:left w:w="108" w:type="dxa"/>
            <w:right w:w="108" w:type="dxa"/>
          </w:tblCellMar>
        </w:tblPrEx>
        <w:tc>
          <w:tcPr>
            <w:tcW w:w="191" w:type="pct"/>
          </w:tcPr>
          <w:p w14:paraId="621A4E78" w14:textId="10090641"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41</w:t>
            </w:r>
          </w:p>
        </w:tc>
        <w:bookmarkEnd w:id="2"/>
        <w:tc>
          <w:tcPr>
            <w:tcW w:w="529" w:type="pct"/>
            <w:hideMark/>
          </w:tcPr>
          <w:p w14:paraId="1C61F8BA" w14:textId="26009F3F"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Define a </w:t>
            </w:r>
            <w:r w:rsidRPr="00A63F74">
              <w:rPr>
                <w:rFonts w:ascii="Times New Roman" w:eastAsia="Times New Roman" w:hAnsi="Times New Roman" w:cs="Times New Roman"/>
                <w:i/>
                <w:iCs/>
                <w:sz w:val="24"/>
                <w:szCs w:val="24"/>
              </w:rPr>
              <w:t>game</w:t>
            </w:r>
            <w:r w:rsidRPr="00A63F74">
              <w:rPr>
                <w:rFonts w:ascii="Times New Roman" w:eastAsia="Times New Roman" w:hAnsi="Times New Roman" w:cs="Times New Roman"/>
                <w:sz w:val="24"/>
                <w:szCs w:val="24"/>
              </w:rPr>
              <w:t>.</w:t>
            </w:r>
          </w:p>
        </w:tc>
        <w:tc>
          <w:tcPr>
            <w:tcW w:w="1130" w:type="pct"/>
          </w:tcPr>
          <w:p w14:paraId="3FFCA8ED" w14:textId="5776A218"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Definition may include</w:t>
            </w:r>
          </w:p>
          <w:p w14:paraId="7DAFACE1" w14:textId="6E5AD390" w:rsidR="00A63F74" w:rsidRPr="00A63F74" w:rsidRDefault="00A63F74" w:rsidP="00A63F74">
            <w:pPr>
              <w:numPr>
                <w:ilvl w:val="0"/>
                <w:numId w:val="1"/>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a </w:t>
            </w:r>
            <w:r w:rsidRPr="00A63F74">
              <w:rPr>
                <w:rFonts w:ascii="Times New Roman" w:eastAsia="Times New Roman" w:hAnsi="Times New Roman" w:cs="Times New Roman"/>
                <w:i/>
                <w:iCs/>
                <w:sz w:val="24"/>
                <w:szCs w:val="24"/>
              </w:rPr>
              <w:t xml:space="preserve">game </w:t>
            </w:r>
            <w:r w:rsidRPr="00A63F74">
              <w:rPr>
                <w:rFonts w:ascii="Times New Roman" w:eastAsia="Times New Roman" w:hAnsi="Times New Roman" w:cs="Times New Roman"/>
                <w:sz w:val="24"/>
                <w:szCs w:val="24"/>
              </w:rPr>
              <w:t>as a structured interaction involving rules, goals, and challenges, undertaken for entertainment, amusement, or education</w:t>
            </w:r>
          </w:p>
          <w:p w14:paraId="758FC0B3" w14:textId="2A45DC87" w:rsidR="00A63F74" w:rsidRPr="00A63F74" w:rsidRDefault="00A63F74" w:rsidP="00A63F74">
            <w:pPr>
              <w:numPr>
                <w:ilvl w:val="0"/>
                <w:numId w:val="1"/>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components of a game (i.e., mechanics, story, technology, aesthetics).</w:t>
            </w:r>
          </w:p>
        </w:tc>
        <w:tc>
          <w:tcPr>
            <w:tcW w:w="1347" w:type="pct"/>
          </w:tcPr>
          <w:p w14:paraId="0E55BB2E"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Process/Skill Questions:</w:t>
            </w:r>
          </w:p>
          <w:p w14:paraId="09FA9880" w14:textId="77777777" w:rsidR="00A63F74" w:rsidRPr="00A63F74" w:rsidRDefault="00A63F74" w:rsidP="00A63F74">
            <w:pPr>
              <w:numPr>
                <w:ilvl w:val="0"/>
                <w:numId w:val="2"/>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are the strengths and weaknesses of games compared to other forms of media?</w:t>
            </w:r>
          </w:p>
          <w:p w14:paraId="6DB9103C" w14:textId="77777777" w:rsidR="00A63F74" w:rsidRPr="00A63F74" w:rsidRDefault="00A63F74" w:rsidP="00A63F74">
            <w:pPr>
              <w:numPr>
                <w:ilvl w:val="0"/>
                <w:numId w:val="2"/>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do games engage people?</w:t>
            </w:r>
          </w:p>
          <w:p w14:paraId="681BBE60" w14:textId="77777777" w:rsidR="00A63F74" w:rsidRPr="00A63F74" w:rsidRDefault="00A63F74" w:rsidP="00A63F74">
            <w:pPr>
              <w:numPr>
                <w:ilvl w:val="0"/>
                <w:numId w:val="2"/>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is the purpose of games?</w:t>
            </w:r>
          </w:p>
          <w:p w14:paraId="139F6E3A" w14:textId="52458DEC" w:rsidR="00A63F74" w:rsidRPr="00A63F74" w:rsidRDefault="00A63F74" w:rsidP="00A63F74">
            <w:pPr>
              <w:numPr>
                <w:ilvl w:val="0"/>
                <w:numId w:val="2"/>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are the circumstances under which one plays games?</w:t>
            </w:r>
          </w:p>
          <w:p w14:paraId="26E077A8" w14:textId="78E435F2" w:rsidR="00A63F74" w:rsidRPr="00A63F74" w:rsidRDefault="00A63F74" w:rsidP="00A63F74">
            <w:pPr>
              <w:numPr>
                <w:ilvl w:val="0"/>
                <w:numId w:val="2"/>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do rules and mechanics influence player engagement? </w:t>
            </w:r>
          </w:p>
        </w:tc>
        <w:tc>
          <w:tcPr>
            <w:tcW w:w="602" w:type="pct"/>
          </w:tcPr>
          <w:p w14:paraId="3A873788" w14:textId="4AF375C0"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English: 10.RV, 10.RI, 11.RV, 11.RI, 12.RV, 12.RI</w:t>
            </w:r>
          </w:p>
        </w:tc>
        <w:tc>
          <w:tcPr>
            <w:tcW w:w="625" w:type="pct"/>
          </w:tcPr>
          <w:p w14:paraId="05038495" w14:textId="77777777"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1N</w:t>
            </w:r>
            <w:r w:rsidRPr="00A63F74">
              <w:rPr>
                <w:rFonts w:ascii="Times New Roman" w:hAnsi="Times New Roman" w:cs="Times New Roman"/>
                <w:sz w:val="24"/>
                <w:szCs w:val="24"/>
              </w:rPr>
              <w:t xml:space="preserve">: Explain how the world around them guides technological development and engineering design. </w:t>
            </w:r>
          </w:p>
          <w:p w14:paraId="7302038B" w14:textId="7E4CE846" w:rsidR="00A63F74" w:rsidRPr="00A63F74" w:rsidRDefault="00A63F74" w:rsidP="00A63F74">
            <w:pPr>
              <w:rPr>
                <w:rFonts w:ascii="Times New Roman" w:hAnsi="Times New Roman" w:cs="Times New Roman"/>
                <w:sz w:val="24"/>
                <w:szCs w:val="24"/>
              </w:rPr>
            </w:pPr>
          </w:p>
          <w:p w14:paraId="2F4EED46" w14:textId="77777777"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2V</w:t>
            </w:r>
            <w:r w:rsidRPr="00A63F74">
              <w:rPr>
                <w:rFonts w:ascii="Times New Roman" w:hAnsi="Times New Roman" w:cs="Times New Roman"/>
                <w:sz w:val="24"/>
                <w:szCs w:val="24"/>
              </w:rPr>
              <w:t xml:space="preserve">: Analyze the stability of a technological system and how it is inﬂuenced by </w:t>
            </w:r>
            <w:proofErr w:type="gramStart"/>
            <w:r w:rsidRPr="00A63F74">
              <w:rPr>
                <w:rFonts w:ascii="Times New Roman" w:hAnsi="Times New Roman" w:cs="Times New Roman"/>
                <w:sz w:val="24"/>
                <w:szCs w:val="24"/>
              </w:rPr>
              <w:t>all of</w:t>
            </w:r>
            <w:proofErr w:type="gramEnd"/>
            <w:r w:rsidRPr="00A63F74">
              <w:rPr>
                <w:rFonts w:ascii="Times New Roman" w:hAnsi="Times New Roman" w:cs="Times New Roman"/>
                <w:sz w:val="24"/>
                <w:szCs w:val="24"/>
              </w:rPr>
              <w:t xml:space="preserve"> the components in the system, especially those in the feedback loop. </w:t>
            </w:r>
          </w:p>
          <w:p w14:paraId="706A332C" w14:textId="6777D0B8" w:rsidR="00A63F74" w:rsidRPr="00A63F74" w:rsidRDefault="00A63F74" w:rsidP="00A63F74">
            <w:pPr>
              <w:rPr>
                <w:rFonts w:ascii="Times New Roman" w:eastAsia="Times New Roman" w:hAnsi="Times New Roman" w:cs="Times New Roman"/>
                <w:b/>
                <w:bCs/>
                <w:sz w:val="24"/>
                <w:szCs w:val="24"/>
              </w:rPr>
            </w:pPr>
            <w:r w:rsidRPr="00A63F74">
              <w:rPr>
                <w:rFonts w:ascii="Times New Roman" w:hAnsi="Times New Roman" w:cs="Times New Roman"/>
                <w:sz w:val="24"/>
                <w:szCs w:val="24"/>
              </w:rPr>
              <w:br/>
            </w:r>
            <w:r w:rsidRPr="00A63F74">
              <w:rPr>
                <w:rFonts w:ascii="Times New Roman" w:hAnsi="Times New Roman" w:cs="Times New Roman"/>
                <w:b/>
                <w:bCs/>
                <w:sz w:val="24"/>
                <w:szCs w:val="24"/>
              </w:rPr>
              <w:t>4P</w:t>
            </w:r>
            <w:r w:rsidRPr="00A63F74">
              <w:rPr>
                <w:rFonts w:ascii="Times New Roman" w:hAnsi="Times New Roman" w:cs="Times New Roman"/>
                <w:sz w:val="24"/>
                <w:szCs w:val="24"/>
              </w:rPr>
              <w:t xml:space="preserve">: Evaluate ways that technology can impact individuals, </w:t>
            </w:r>
            <w:r w:rsidRPr="00A63F74">
              <w:rPr>
                <w:rFonts w:ascii="Times New Roman" w:hAnsi="Times New Roman" w:cs="Times New Roman"/>
                <w:sz w:val="24"/>
                <w:szCs w:val="24"/>
              </w:rPr>
              <w:lastRenderedPageBreak/>
              <w:t>society, and the environment.</w:t>
            </w:r>
          </w:p>
        </w:tc>
        <w:tc>
          <w:tcPr>
            <w:tcW w:w="575" w:type="pct"/>
          </w:tcPr>
          <w:p w14:paraId="5ABCDBAD"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Board Game Design</w:t>
            </w:r>
          </w:p>
          <w:p w14:paraId="1A4465A6" w14:textId="77777777" w:rsidR="00A63F74" w:rsidRPr="00A63F74" w:rsidRDefault="00A63F74" w:rsidP="00A63F74">
            <w:pPr>
              <w:rPr>
                <w:rFonts w:ascii="Times New Roman" w:eastAsia="Times New Roman" w:hAnsi="Times New Roman" w:cs="Times New Roman"/>
                <w:sz w:val="24"/>
                <w:szCs w:val="24"/>
              </w:rPr>
            </w:pPr>
          </w:p>
          <w:p w14:paraId="353A05DD" w14:textId="4CFC5710"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Video Game Design</w:t>
            </w:r>
          </w:p>
        </w:tc>
      </w:tr>
      <w:tr w:rsidR="00A63F74" w:rsidRPr="00A63F74" w14:paraId="7CD7A2B2" w14:textId="0DFFB1E6" w:rsidTr="00A63F74">
        <w:tblPrEx>
          <w:tblCellMar>
            <w:left w:w="108" w:type="dxa"/>
            <w:right w:w="108" w:type="dxa"/>
          </w:tblCellMar>
        </w:tblPrEx>
        <w:tc>
          <w:tcPr>
            <w:tcW w:w="191" w:type="pct"/>
          </w:tcPr>
          <w:p w14:paraId="2E3D26B6" w14:textId="409E2CB1"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42</w:t>
            </w:r>
          </w:p>
        </w:tc>
        <w:tc>
          <w:tcPr>
            <w:tcW w:w="529" w:type="pct"/>
            <w:hideMark/>
          </w:tcPr>
          <w:p w14:paraId="59CA5306" w14:textId="2641328E"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Differentiate between entertainment, serious games, and simulation. </w:t>
            </w:r>
          </w:p>
        </w:tc>
        <w:tc>
          <w:tcPr>
            <w:tcW w:w="1130" w:type="pct"/>
          </w:tcPr>
          <w:p w14:paraId="5DBD2C27" w14:textId="43CF4918"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Differentiation should include</w:t>
            </w:r>
          </w:p>
          <w:p w14:paraId="3D53CC34" w14:textId="77777777" w:rsidR="00A63F74" w:rsidRPr="00A63F74" w:rsidRDefault="00A63F74" w:rsidP="00A63F74">
            <w:pPr>
              <w:numPr>
                <w:ilvl w:val="0"/>
                <w:numId w:val="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entertainment as play</w:t>
            </w:r>
          </w:p>
          <w:p w14:paraId="52CDC047" w14:textId="2C1896E9" w:rsidR="00A63F74" w:rsidRPr="00A63F74" w:rsidRDefault="00A63F74" w:rsidP="00A63F74">
            <w:pPr>
              <w:numPr>
                <w:ilvl w:val="0"/>
                <w:numId w:val="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serious games (e.g., training, military activity, education)</w:t>
            </w:r>
          </w:p>
          <w:p w14:paraId="41DFF747" w14:textId="6016D3F8" w:rsidR="00A63F74" w:rsidRPr="00A63F74" w:rsidRDefault="00A63F74" w:rsidP="00A63F74">
            <w:pPr>
              <w:numPr>
                <w:ilvl w:val="0"/>
                <w:numId w:val="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simulation as imitation of activity (e.g., flight using simulation hardware and software).</w:t>
            </w:r>
          </w:p>
        </w:tc>
        <w:tc>
          <w:tcPr>
            <w:tcW w:w="1347" w:type="pct"/>
          </w:tcPr>
          <w:p w14:paraId="59A2A325"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Process/Skill Questions:</w:t>
            </w:r>
          </w:p>
          <w:p w14:paraId="58F6DBD3" w14:textId="6BFC57A0" w:rsidR="00A63F74" w:rsidRPr="00A63F74" w:rsidRDefault="00A63F74" w:rsidP="00A63F74">
            <w:pPr>
              <w:numPr>
                <w:ilvl w:val="0"/>
                <w:numId w:val="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are examples of games that fall under more than one category?</w:t>
            </w:r>
          </w:p>
          <w:p w14:paraId="4F599CCE" w14:textId="32016833" w:rsidR="00A63F74" w:rsidRPr="00A63F74" w:rsidRDefault="00A63F74" w:rsidP="00A63F74">
            <w:pPr>
              <w:numPr>
                <w:ilvl w:val="0"/>
                <w:numId w:val="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Who uses games, and why do </w:t>
            </w:r>
            <w:proofErr w:type="gramStart"/>
            <w:r w:rsidRPr="00A63F74">
              <w:rPr>
                <w:rFonts w:ascii="Times New Roman" w:eastAsia="Times New Roman" w:hAnsi="Times New Roman" w:cs="Times New Roman"/>
                <w:sz w:val="24"/>
                <w:szCs w:val="24"/>
              </w:rPr>
              <w:t>they</w:t>
            </w:r>
            <w:proofErr w:type="gramEnd"/>
            <w:r w:rsidRPr="00A63F74">
              <w:rPr>
                <w:rFonts w:ascii="Times New Roman" w:eastAsia="Times New Roman" w:hAnsi="Times New Roman" w:cs="Times New Roman"/>
                <w:sz w:val="24"/>
                <w:szCs w:val="24"/>
              </w:rPr>
              <w:t xml:space="preserve"> </w:t>
            </w:r>
            <w:proofErr w:type="gramStart"/>
            <w:r w:rsidRPr="00A63F74">
              <w:rPr>
                <w:rFonts w:ascii="Times New Roman" w:eastAsia="Times New Roman" w:hAnsi="Times New Roman" w:cs="Times New Roman"/>
                <w:sz w:val="24"/>
                <w:szCs w:val="24"/>
              </w:rPr>
              <w:t>game</w:t>
            </w:r>
            <w:proofErr w:type="gramEnd"/>
            <w:r w:rsidRPr="00A63F74">
              <w:rPr>
                <w:rFonts w:ascii="Times New Roman" w:eastAsia="Times New Roman" w:hAnsi="Times New Roman" w:cs="Times New Roman"/>
                <w:sz w:val="24"/>
                <w:szCs w:val="24"/>
              </w:rPr>
              <w:t>?</w:t>
            </w:r>
          </w:p>
          <w:p w14:paraId="3BE166EC" w14:textId="77777777" w:rsidR="00A63F74" w:rsidRPr="00A63F74" w:rsidRDefault="00A63F74" w:rsidP="00A63F74">
            <w:pPr>
              <w:numPr>
                <w:ilvl w:val="0"/>
                <w:numId w:val="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can serious games apply to everyday life?</w:t>
            </w:r>
          </w:p>
          <w:p w14:paraId="0776E164" w14:textId="12500264" w:rsidR="00A63F74" w:rsidRPr="00A63F74" w:rsidRDefault="00A63F74" w:rsidP="00A63F74">
            <w:pPr>
              <w:numPr>
                <w:ilvl w:val="0"/>
                <w:numId w:val="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When would a simulation game be considered entertainment instead of a serious game?</w:t>
            </w:r>
          </w:p>
          <w:p w14:paraId="2B73BA6D" w14:textId="66E15507" w:rsidR="00A63F74" w:rsidRPr="00A63F74" w:rsidRDefault="00A63F74" w:rsidP="00A63F74">
            <w:pPr>
              <w:numPr>
                <w:ilvl w:val="0"/>
                <w:numId w:val="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is an example of a game classified as serious?</w:t>
            </w:r>
          </w:p>
          <w:p w14:paraId="11C3C111" w14:textId="77777777" w:rsidR="00A63F74" w:rsidRPr="00A63F74" w:rsidRDefault="00A63F74" w:rsidP="00A63F74">
            <w:pPr>
              <w:numPr>
                <w:ilvl w:val="0"/>
                <w:numId w:val="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are the strengths and weaknesses of serious games?</w:t>
            </w:r>
          </w:p>
          <w:p w14:paraId="481E406D" w14:textId="47FAA801" w:rsidR="00A63F74" w:rsidRPr="00A63F74" w:rsidRDefault="00A63F74" w:rsidP="00A63F74">
            <w:pPr>
              <w:numPr>
                <w:ilvl w:val="0"/>
                <w:numId w:val="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do games mimic reality, and how might that benefit those who seek to master skills needed in reality?</w:t>
            </w:r>
          </w:p>
        </w:tc>
        <w:tc>
          <w:tcPr>
            <w:tcW w:w="602" w:type="pct"/>
          </w:tcPr>
          <w:p w14:paraId="25588A64" w14:textId="78F92349"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English: 10.RI, 10.C, 11.DSR, 11.RI, 11.C, 12.RI, 12.C</w:t>
            </w:r>
          </w:p>
        </w:tc>
        <w:tc>
          <w:tcPr>
            <w:tcW w:w="625" w:type="pct"/>
          </w:tcPr>
          <w:p w14:paraId="58A7425B" w14:textId="77777777"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3H</w:t>
            </w:r>
            <w:r w:rsidRPr="00A63F74">
              <w:rPr>
                <w:rFonts w:ascii="Times New Roman" w:hAnsi="Times New Roman" w:cs="Times New Roman"/>
                <w:sz w:val="24"/>
                <w:szCs w:val="24"/>
              </w:rPr>
              <w:t xml:space="preserve">: Analyze how technology transfer occurs when a user applies an existing innovation developed for one function for a different purpose. </w:t>
            </w:r>
          </w:p>
          <w:p w14:paraId="3903930D" w14:textId="7A8F1674"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sz w:val="24"/>
                <w:szCs w:val="24"/>
              </w:rPr>
              <w:br/>
            </w:r>
            <w:r w:rsidRPr="00A63F74">
              <w:rPr>
                <w:rFonts w:ascii="Times New Roman" w:hAnsi="Times New Roman" w:cs="Times New Roman"/>
                <w:b/>
                <w:bCs/>
                <w:sz w:val="24"/>
                <w:szCs w:val="24"/>
              </w:rPr>
              <w:t>4P</w:t>
            </w:r>
            <w:r w:rsidRPr="00A63F74">
              <w:rPr>
                <w:rFonts w:ascii="Times New Roman" w:hAnsi="Times New Roman" w:cs="Times New Roman"/>
                <w:sz w:val="24"/>
                <w:szCs w:val="24"/>
              </w:rPr>
              <w:t xml:space="preserve">: Evaluate ways that technology can impact individuals, society, and the environment. </w:t>
            </w:r>
          </w:p>
          <w:p w14:paraId="50C1DCE4" w14:textId="5E5D6AC2" w:rsidR="00A63F74" w:rsidRPr="00A63F74" w:rsidRDefault="00A63F74" w:rsidP="00A63F74">
            <w:pPr>
              <w:rPr>
                <w:rFonts w:ascii="Times New Roman" w:eastAsia="Times New Roman" w:hAnsi="Times New Roman" w:cs="Times New Roman"/>
                <w:b/>
                <w:bCs/>
                <w:sz w:val="24"/>
                <w:szCs w:val="24"/>
              </w:rPr>
            </w:pPr>
            <w:r w:rsidRPr="00A63F74">
              <w:rPr>
                <w:rFonts w:ascii="Times New Roman" w:hAnsi="Times New Roman" w:cs="Times New Roman"/>
                <w:sz w:val="24"/>
                <w:szCs w:val="24"/>
              </w:rPr>
              <w:br/>
            </w:r>
            <w:r w:rsidRPr="00A63F74">
              <w:rPr>
                <w:rFonts w:ascii="Times New Roman" w:hAnsi="Times New Roman" w:cs="Times New Roman"/>
                <w:b/>
                <w:bCs/>
                <w:sz w:val="24"/>
                <w:szCs w:val="24"/>
              </w:rPr>
              <w:t>4T</w:t>
            </w:r>
            <w:r w:rsidRPr="00A63F74">
              <w:rPr>
                <w:rFonts w:ascii="Times New Roman" w:hAnsi="Times New Roman" w:cs="Times New Roman"/>
                <w:sz w:val="24"/>
                <w:szCs w:val="24"/>
              </w:rPr>
              <w:t>: Evaluate how technologies alter human health and capabilities.</w:t>
            </w:r>
          </w:p>
        </w:tc>
        <w:tc>
          <w:tcPr>
            <w:tcW w:w="575" w:type="pct"/>
          </w:tcPr>
          <w:p w14:paraId="07A4DEC7"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Board Game Design</w:t>
            </w:r>
          </w:p>
          <w:p w14:paraId="5B03233A" w14:textId="77777777" w:rsidR="00A63F74" w:rsidRPr="00A63F74" w:rsidRDefault="00A63F74" w:rsidP="00A63F74">
            <w:pPr>
              <w:rPr>
                <w:rFonts w:ascii="Times New Roman" w:eastAsia="Times New Roman" w:hAnsi="Times New Roman" w:cs="Times New Roman"/>
                <w:sz w:val="24"/>
                <w:szCs w:val="24"/>
              </w:rPr>
            </w:pPr>
          </w:p>
          <w:p w14:paraId="38440A5E" w14:textId="226B44FC"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Video Game Design</w:t>
            </w:r>
          </w:p>
        </w:tc>
      </w:tr>
      <w:tr w:rsidR="00A63F74" w:rsidRPr="00A63F74" w14:paraId="3163E1FF" w14:textId="254E9570" w:rsidTr="00A63F74">
        <w:tblPrEx>
          <w:tblCellMar>
            <w:left w:w="108" w:type="dxa"/>
            <w:right w:w="108" w:type="dxa"/>
          </w:tblCellMar>
        </w:tblPrEx>
        <w:tc>
          <w:tcPr>
            <w:tcW w:w="191" w:type="pct"/>
          </w:tcPr>
          <w:p w14:paraId="54926989" w14:textId="0850C4FA"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43</w:t>
            </w:r>
          </w:p>
        </w:tc>
        <w:tc>
          <w:tcPr>
            <w:tcW w:w="529" w:type="pct"/>
          </w:tcPr>
          <w:p w14:paraId="0FE7A03D" w14:textId="5E9D1E23"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Summarize the history of game development. </w:t>
            </w:r>
          </w:p>
        </w:tc>
        <w:tc>
          <w:tcPr>
            <w:tcW w:w="1130" w:type="pct"/>
          </w:tcPr>
          <w:p w14:paraId="4C9A0885"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Summary may include</w:t>
            </w:r>
          </w:p>
          <w:p w14:paraId="4C45AE0F" w14:textId="77777777" w:rsidR="00A63F74" w:rsidRPr="00A63F74" w:rsidRDefault="00A63F74" w:rsidP="00A63F74">
            <w:pPr>
              <w:numPr>
                <w:ilvl w:val="0"/>
                <w:numId w:val="5"/>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psychology of </w:t>
            </w:r>
            <w:proofErr w:type="gramStart"/>
            <w:r w:rsidRPr="00A63F74">
              <w:rPr>
                <w:rFonts w:ascii="Times New Roman" w:eastAsia="Times New Roman" w:hAnsi="Times New Roman" w:cs="Times New Roman"/>
                <w:sz w:val="24"/>
                <w:szCs w:val="24"/>
              </w:rPr>
              <w:t>play</w:t>
            </w:r>
            <w:proofErr w:type="gramEnd"/>
          </w:p>
          <w:p w14:paraId="41AA8C1D" w14:textId="77777777" w:rsidR="00A63F74" w:rsidRPr="00A63F74" w:rsidRDefault="00A63F74" w:rsidP="00A63F74">
            <w:pPr>
              <w:numPr>
                <w:ilvl w:val="0"/>
                <w:numId w:val="5"/>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game titles</w:t>
            </w:r>
          </w:p>
          <w:p w14:paraId="283343D3" w14:textId="77777777" w:rsidR="00A63F74" w:rsidRPr="00A63F74" w:rsidRDefault="00A63F74" w:rsidP="00A63F74">
            <w:pPr>
              <w:numPr>
                <w:ilvl w:val="0"/>
                <w:numId w:val="5"/>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major figures</w:t>
            </w:r>
          </w:p>
          <w:p w14:paraId="51BDCF57" w14:textId="77777777" w:rsidR="00A63F74" w:rsidRPr="00A63F74" w:rsidRDefault="00A63F74" w:rsidP="00A63F74">
            <w:pPr>
              <w:numPr>
                <w:ilvl w:val="0"/>
                <w:numId w:val="5"/>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important organizations</w:t>
            </w:r>
          </w:p>
          <w:p w14:paraId="2FE77858" w14:textId="77777777" w:rsidR="00A63F74" w:rsidRPr="00A63F74" w:rsidRDefault="00A63F74" w:rsidP="00A63F74">
            <w:pPr>
              <w:numPr>
                <w:ilvl w:val="0"/>
                <w:numId w:val="5"/>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economics of the industry</w:t>
            </w:r>
          </w:p>
          <w:p w14:paraId="43FAF41D" w14:textId="2F2EC279" w:rsidR="00A63F74" w:rsidRPr="00A63F74" w:rsidRDefault="00A63F74" w:rsidP="00A63F74">
            <w:pPr>
              <w:numPr>
                <w:ilvl w:val="0"/>
                <w:numId w:val="5"/>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hardware evolution.</w:t>
            </w:r>
          </w:p>
        </w:tc>
        <w:tc>
          <w:tcPr>
            <w:tcW w:w="1347" w:type="pct"/>
          </w:tcPr>
          <w:p w14:paraId="2C4797B3"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Process/Skill Questions:</w:t>
            </w:r>
          </w:p>
          <w:p w14:paraId="519378BB" w14:textId="77777777" w:rsidR="00A63F74" w:rsidRPr="00A63F74" w:rsidRDefault="00A63F74" w:rsidP="00A63F74">
            <w:pPr>
              <w:numPr>
                <w:ilvl w:val="0"/>
                <w:numId w:val="6"/>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creates success for top organizations in the game industry?</w:t>
            </w:r>
          </w:p>
          <w:p w14:paraId="218B7B72" w14:textId="77777777" w:rsidR="00A63F74" w:rsidRPr="00A63F74" w:rsidRDefault="00A63F74" w:rsidP="00A63F74">
            <w:pPr>
              <w:numPr>
                <w:ilvl w:val="0"/>
                <w:numId w:val="6"/>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has the game industry developed economically since first-generation games?</w:t>
            </w:r>
          </w:p>
          <w:p w14:paraId="11BFDC68" w14:textId="77777777" w:rsidR="00A63F74" w:rsidRPr="00A63F74" w:rsidRDefault="00A63F74" w:rsidP="00A63F74">
            <w:pPr>
              <w:numPr>
                <w:ilvl w:val="0"/>
                <w:numId w:val="6"/>
              </w:num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How does hardware evolution affect the economics of the game industry?</w:t>
            </w:r>
          </w:p>
          <w:p w14:paraId="0D73DFF8" w14:textId="61BC596F" w:rsidR="00A63F74" w:rsidRPr="00A63F74" w:rsidRDefault="00A63F74" w:rsidP="00A63F74">
            <w:pPr>
              <w:numPr>
                <w:ilvl w:val="0"/>
                <w:numId w:val="6"/>
              </w:num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How could one predict the future of games?</w:t>
            </w:r>
            <w:r w:rsidRPr="00A63F74">
              <w:rPr>
                <w:rFonts w:ascii="Times New Roman" w:eastAsia="Times New Roman" w:hAnsi="Times New Roman" w:cs="Times New Roman"/>
                <w:sz w:val="24"/>
                <w:szCs w:val="24"/>
              </w:rPr>
              <w:tab/>
            </w:r>
          </w:p>
        </w:tc>
        <w:tc>
          <w:tcPr>
            <w:tcW w:w="602" w:type="pct"/>
          </w:tcPr>
          <w:p w14:paraId="52C7A2A2" w14:textId="08CB8DE0"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English: 10.C, 10.LU, 10.W, 11.C, 11.LU, 11.W, 12.C, 12.LU, 12.W</w:t>
            </w:r>
          </w:p>
        </w:tc>
        <w:tc>
          <w:tcPr>
            <w:tcW w:w="625" w:type="pct"/>
          </w:tcPr>
          <w:p w14:paraId="56482809" w14:textId="77777777"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1P</w:t>
            </w:r>
            <w:r w:rsidRPr="00A63F74">
              <w:rPr>
                <w:rFonts w:ascii="Times New Roman" w:hAnsi="Times New Roman" w:cs="Times New Roman"/>
                <w:sz w:val="24"/>
                <w:szCs w:val="24"/>
              </w:rPr>
              <w:t xml:space="preserve">: Analyze the rate of technological development and predict future diffusion and adoption of new technologies. </w:t>
            </w:r>
          </w:p>
          <w:p w14:paraId="661D9CCD" w14:textId="3651451B"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6H</w:t>
            </w:r>
            <w:r w:rsidRPr="00A63F74">
              <w:rPr>
                <w:rFonts w:ascii="Times New Roman" w:hAnsi="Times New Roman" w:cs="Times New Roman"/>
                <w:sz w:val="24"/>
                <w:szCs w:val="24"/>
              </w:rPr>
              <w:t xml:space="preserve">: Evaluate how technology has been a powerful force in reshaping the social, cultural, political, and economic landscapes throughout history. </w:t>
            </w:r>
          </w:p>
          <w:p w14:paraId="19154848" w14:textId="66D4E423" w:rsidR="00A63F74" w:rsidRPr="00A63F74" w:rsidRDefault="00A63F74" w:rsidP="00A63F74">
            <w:pPr>
              <w:rPr>
                <w:rFonts w:ascii="Times New Roman" w:hAnsi="Times New Roman" w:cs="Times New Roman"/>
                <w:sz w:val="24"/>
                <w:szCs w:val="24"/>
              </w:rPr>
            </w:pPr>
          </w:p>
          <w:p w14:paraId="4FB6FC7D" w14:textId="6082A388" w:rsidR="00A63F74" w:rsidRPr="00A63F74" w:rsidRDefault="00A63F74" w:rsidP="00A63F74">
            <w:pPr>
              <w:rPr>
                <w:rFonts w:ascii="Times New Roman" w:eastAsia="Times New Roman" w:hAnsi="Times New Roman" w:cs="Times New Roman"/>
                <w:b/>
                <w:bCs/>
                <w:sz w:val="24"/>
                <w:szCs w:val="24"/>
              </w:rPr>
            </w:pPr>
            <w:r w:rsidRPr="00A63F74">
              <w:rPr>
                <w:rFonts w:ascii="Times New Roman" w:hAnsi="Times New Roman" w:cs="Times New Roman"/>
                <w:b/>
                <w:bCs/>
                <w:sz w:val="24"/>
                <w:szCs w:val="24"/>
              </w:rPr>
              <w:lastRenderedPageBreak/>
              <w:t>6J</w:t>
            </w:r>
            <w:r w:rsidRPr="00A63F74">
              <w:rPr>
                <w:rFonts w:ascii="Times New Roman" w:hAnsi="Times New Roman" w:cs="Times New Roman"/>
                <w:sz w:val="24"/>
                <w:szCs w:val="24"/>
              </w:rPr>
              <w:t>: Investigate the widespread changes that have resulted from the Information Age, which has placed emphasis on the processing and exchange of information.</w:t>
            </w:r>
          </w:p>
        </w:tc>
        <w:tc>
          <w:tcPr>
            <w:tcW w:w="575" w:type="pct"/>
          </w:tcPr>
          <w:p w14:paraId="08423405"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Board Game Design</w:t>
            </w:r>
          </w:p>
          <w:p w14:paraId="6ED24754" w14:textId="77777777" w:rsidR="00A63F74" w:rsidRPr="00A63F74" w:rsidRDefault="00A63F74" w:rsidP="00A63F74">
            <w:pPr>
              <w:rPr>
                <w:rFonts w:ascii="Times New Roman" w:eastAsia="Times New Roman" w:hAnsi="Times New Roman" w:cs="Times New Roman"/>
                <w:sz w:val="24"/>
                <w:szCs w:val="24"/>
              </w:rPr>
            </w:pPr>
          </w:p>
          <w:p w14:paraId="3A0126DF" w14:textId="14076578"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Video Game Design</w:t>
            </w:r>
          </w:p>
        </w:tc>
      </w:tr>
      <w:tr w:rsidR="00A63F74" w:rsidRPr="00A63F74" w14:paraId="13147803" w14:textId="593CFC39" w:rsidTr="00A63F74">
        <w:tblPrEx>
          <w:tblCellMar>
            <w:left w:w="108" w:type="dxa"/>
            <w:right w:w="108" w:type="dxa"/>
          </w:tblCellMar>
        </w:tblPrEx>
        <w:tc>
          <w:tcPr>
            <w:tcW w:w="191" w:type="pct"/>
          </w:tcPr>
          <w:p w14:paraId="67256B59" w14:textId="5568BBBA"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44</w:t>
            </w:r>
          </w:p>
        </w:tc>
        <w:tc>
          <w:tcPr>
            <w:tcW w:w="529" w:type="pct"/>
            <w:hideMark/>
          </w:tcPr>
          <w:p w14:paraId="507217B8" w14:textId="2DBB8C89"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Analyze how games influence society. </w:t>
            </w:r>
          </w:p>
        </w:tc>
        <w:tc>
          <w:tcPr>
            <w:tcW w:w="1130" w:type="pct"/>
          </w:tcPr>
          <w:p w14:paraId="77CF41DE" w14:textId="73EC3C5B"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Analysis may include</w:t>
            </w:r>
          </w:p>
          <w:p w14:paraId="4A5F4AC3" w14:textId="6A336867" w:rsidR="00A63F74" w:rsidRPr="00A63F74" w:rsidRDefault="00A63F74" w:rsidP="00A63F74">
            <w:pPr>
              <w:numPr>
                <w:ilvl w:val="0"/>
                <w:numId w:val="7"/>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intended vs. unintended consequences of certain games</w:t>
            </w:r>
          </w:p>
          <w:p w14:paraId="0CD992FE" w14:textId="2239A8C4" w:rsidR="00A63F74" w:rsidRPr="00A63F74" w:rsidRDefault="00A63F74" w:rsidP="00A63F74">
            <w:pPr>
              <w:numPr>
                <w:ilvl w:val="0"/>
                <w:numId w:val="7"/>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case studies such as </w:t>
            </w:r>
            <w:r w:rsidRPr="00A63F74">
              <w:rPr>
                <w:rFonts w:ascii="Times New Roman" w:eastAsia="Times New Roman" w:hAnsi="Times New Roman" w:cs="Times New Roman"/>
                <w:i/>
                <w:iCs/>
                <w:sz w:val="24"/>
                <w:szCs w:val="24"/>
              </w:rPr>
              <w:t>Death Race, Postal 2, Pokémon GO, Grand Theft Auto, Roblox</w:t>
            </w:r>
          </w:p>
          <w:p w14:paraId="589302C1" w14:textId="40548BCD" w:rsidR="00A63F74" w:rsidRPr="00A63F74" w:rsidRDefault="00A63F74" w:rsidP="00A63F74">
            <w:pPr>
              <w:numPr>
                <w:ilvl w:val="0"/>
                <w:numId w:val="7"/>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accuracy of game rating system (i.e., Entertainment Software Rating Board [ESRB])</w:t>
            </w:r>
          </w:p>
          <w:p w14:paraId="42EEEFA4" w14:textId="77777777" w:rsidR="00A63F74" w:rsidRPr="00A63F74" w:rsidRDefault="00A63F74" w:rsidP="00A63F74">
            <w:pPr>
              <w:numPr>
                <w:ilvl w:val="0"/>
                <w:numId w:val="7"/>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news coverage of games</w:t>
            </w:r>
          </w:p>
          <w:p w14:paraId="4404CCDA" w14:textId="3BB6CC2F" w:rsidR="00A63F74" w:rsidRPr="00A63F74" w:rsidRDefault="00A63F74" w:rsidP="00A63F74">
            <w:pPr>
              <w:numPr>
                <w:ilvl w:val="0"/>
                <w:numId w:val="7"/>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the role of games in pop culture.</w:t>
            </w:r>
          </w:p>
        </w:tc>
        <w:tc>
          <w:tcPr>
            <w:tcW w:w="1347" w:type="pct"/>
          </w:tcPr>
          <w:p w14:paraId="3E55DEFE"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Process/Skill Questions:</w:t>
            </w:r>
          </w:p>
          <w:p w14:paraId="76A9B2EA" w14:textId="77777777" w:rsidR="00A63F74" w:rsidRPr="00A63F74" w:rsidRDefault="00A63F74" w:rsidP="00A63F74">
            <w:pPr>
              <w:numPr>
                <w:ilvl w:val="0"/>
                <w:numId w:val="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do games mirror society?</w:t>
            </w:r>
          </w:p>
          <w:p w14:paraId="6741B5D0" w14:textId="77777777" w:rsidR="00A63F74" w:rsidRPr="00A63F74" w:rsidRDefault="00A63F74" w:rsidP="00A63F74">
            <w:pPr>
              <w:numPr>
                <w:ilvl w:val="0"/>
                <w:numId w:val="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do games mimic reality?</w:t>
            </w:r>
          </w:p>
          <w:p w14:paraId="7F587C41" w14:textId="12261C9B" w:rsidR="00A63F74" w:rsidRPr="00A63F74" w:rsidRDefault="00A63F74" w:rsidP="00A63F74">
            <w:pPr>
              <w:numPr>
                <w:ilvl w:val="0"/>
                <w:numId w:val="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is the implication of creating games with graphic or violent content?</w:t>
            </w:r>
          </w:p>
          <w:p w14:paraId="00A3BC7C" w14:textId="77777777" w:rsidR="00A63F74" w:rsidRPr="00A63F74" w:rsidRDefault="00A63F74" w:rsidP="00A63F74">
            <w:pPr>
              <w:numPr>
                <w:ilvl w:val="0"/>
                <w:numId w:val="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does the rating system work to mitigate controversies?</w:t>
            </w:r>
          </w:p>
          <w:p w14:paraId="24827FB2" w14:textId="77777777" w:rsidR="00A63F74" w:rsidRPr="00A63F74" w:rsidRDefault="00A63F74" w:rsidP="00A63F74">
            <w:pPr>
              <w:numPr>
                <w:ilvl w:val="0"/>
                <w:numId w:val="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might one redefine the current rating system?</w:t>
            </w:r>
          </w:p>
          <w:p w14:paraId="0733AD54" w14:textId="2ADAC88F" w:rsidR="00A63F74" w:rsidRPr="00A63F74" w:rsidRDefault="00A63F74" w:rsidP="00A63F74">
            <w:pPr>
              <w:numPr>
                <w:ilvl w:val="0"/>
                <w:numId w:val="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would happen if controversial video games were banned?</w:t>
            </w:r>
          </w:p>
        </w:tc>
        <w:tc>
          <w:tcPr>
            <w:tcW w:w="602" w:type="pct"/>
          </w:tcPr>
          <w:p w14:paraId="13A4EDED" w14:textId="040E82A6"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English: 10.RV, 10.RI, 10.LU, 11.DSR, 11.RV, 11.RI, 11.LU, 12.RV, 12.RI, 12.LU</w:t>
            </w:r>
          </w:p>
        </w:tc>
        <w:tc>
          <w:tcPr>
            <w:tcW w:w="625" w:type="pct"/>
          </w:tcPr>
          <w:p w14:paraId="0EC88D26" w14:textId="77777777"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4P</w:t>
            </w:r>
            <w:r w:rsidRPr="00A63F74">
              <w:rPr>
                <w:rFonts w:ascii="Times New Roman" w:hAnsi="Times New Roman" w:cs="Times New Roman"/>
                <w:sz w:val="24"/>
                <w:szCs w:val="24"/>
              </w:rPr>
              <w:t xml:space="preserve">: Evaluate ways that technology can impact individuals, society, and the environment. </w:t>
            </w:r>
          </w:p>
          <w:p w14:paraId="3EDB9E22" w14:textId="10410FEC" w:rsidR="00A63F74" w:rsidRPr="00A63F74" w:rsidRDefault="00A63F74" w:rsidP="00A63F74">
            <w:pPr>
              <w:rPr>
                <w:rFonts w:ascii="Times New Roman" w:hAnsi="Times New Roman" w:cs="Times New Roman"/>
                <w:sz w:val="24"/>
                <w:szCs w:val="24"/>
              </w:rPr>
            </w:pPr>
          </w:p>
          <w:p w14:paraId="0A4E4217" w14:textId="77777777"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5I</w:t>
            </w:r>
            <w:r w:rsidRPr="00A63F74">
              <w:rPr>
                <w:rFonts w:ascii="Times New Roman" w:hAnsi="Times New Roman" w:cs="Times New Roman"/>
                <w:sz w:val="24"/>
                <w:szCs w:val="24"/>
              </w:rPr>
              <w:t xml:space="preserve">: Evaluate a technological innovation that was met with societal resistance impacting its development. </w:t>
            </w:r>
          </w:p>
          <w:p w14:paraId="774A279F" w14:textId="2B0C9838" w:rsidR="00A63F74" w:rsidRPr="00A63F74" w:rsidRDefault="00A63F74" w:rsidP="00A63F74">
            <w:pPr>
              <w:rPr>
                <w:rFonts w:ascii="Times New Roman" w:hAnsi="Times New Roman" w:cs="Times New Roman"/>
                <w:sz w:val="24"/>
                <w:szCs w:val="24"/>
              </w:rPr>
            </w:pPr>
          </w:p>
          <w:p w14:paraId="3948610F" w14:textId="72DEF299" w:rsidR="00A63F74" w:rsidRPr="00A63F74" w:rsidRDefault="00A63F74" w:rsidP="00A63F74">
            <w:pPr>
              <w:rPr>
                <w:rFonts w:ascii="Times New Roman" w:eastAsia="Times New Roman" w:hAnsi="Times New Roman" w:cs="Times New Roman"/>
                <w:b/>
                <w:bCs/>
                <w:sz w:val="24"/>
                <w:szCs w:val="24"/>
              </w:rPr>
            </w:pPr>
            <w:r w:rsidRPr="00A63F74">
              <w:rPr>
                <w:rFonts w:ascii="Times New Roman" w:hAnsi="Times New Roman" w:cs="Times New Roman"/>
                <w:b/>
                <w:bCs/>
                <w:sz w:val="24"/>
                <w:szCs w:val="24"/>
              </w:rPr>
              <w:t>6H</w:t>
            </w:r>
            <w:r w:rsidRPr="00A63F74">
              <w:rPr>
                <w:rFonts w:ascii="Times New Roman" w:hAnsi="Times New Roman" w:cs="Times New Roman"/>
                <w:sz w:val="24"/>
                <w:szCs w:val="24"/>
              </w:rPr>
              <w:t xml:space="preserve">: Evaluate how technology has been a powerful force in reshaping the social, cultural, political, and economic landscapes throughout history. </w:t>
            </w:r>
          </w:p>
        </w:tc>
        <w:tc>
          <w:tcPr>
            <w:tcW w:w="575" w:type="pct"/>
          </w:tcPr>
          <w:p w14:paraId="7ACC5B1F"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Board Game Design</w:t>
            </w:r>
          </w:p>
          <w:p w14:paraId="0CD0ACC0" w14:textId="77777777" w:rsidR="00A63F74" w:rsidRPr="00A63F74" w:rsidRDefault="00A63F74" w:rsidP="00A63F74">
            <w:pPr>
              <w:rPr>
                <w:rFonts w:ascii="Times New Roman" w:eastAsia="Times New Roman" w:hAnsi="Times New Roman" w:cs="Times New Roman"/>
                <w:sz w:val="24"/>
                <w:szCs w:val="24"/>
              </w:rPr>
            </w:pPr>
          </w:p>
          <w:p w14:paraId="28C04CA0" w14:textId="3C7FF839"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Video Game Design</w:t>
            </w:r>
          </w:p>
        </w:tc>
      </w:tr>
      <w:tr w:rsidR="00A63F74" w:rsidRPr="00A63F74" w14:paraId="5F8222F7" w14:textId="7448573C" w:rsidTr="00A63F74">
        <w:tc>
          <w:tcPr>
            <w:tcW w:w="191" w:type="pct"/>
            <w:shd w:val="clear" w:color="auto" w:fill="AEAAAA" w:themeFill="background2" w:themeFillShade="BF"/>
          </w:tcPr>
          <w:p w14:paraId="4875B863"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29" w:type="pct"/>
            <w:shd w:val="clear" w:color="auto" w:fill="AEAAAA" w:themeFill="background2" w:themeFillShade="BF"/>
            <w:tcMar>
              <w:top w:w="43" w:type="dxa"/>
              <w:left w:w="115" w:type="dxa"/>
              <w:bottom w:w="43" w:type="dxa"/>
              <w:right w:w="115" w:type="dxa"/>
            </w:tcMar>
          </w:tcPr>
          <w:p w14:paraId="02784A66" w14:textId="219411A5" w:rsidR="00A63F74" w:rsidRPr="00A63F74" w:rsidRDefault="00A63F74" w:rsidP="00A63F74">
            <w:pPr>
              <w:tabs>
                <w:tab w:val="left" w:pos="1627"/>
              </w:tabs>
              <w:rPr>
                <w:rFonts w:ascii="Times New Roman" w:eastAsia="Times New Roman" w:hAnsi="Times New Roman" w:cs="Times New Roman"/>
                <w:b/>
                <w:bCs/>
                <w:sz w:val="24"/>
                <w:szCs w:val="24"/>
              </w:rPr>
            </w:pPr>
            <w:r w:rsidRPr="00A63F74">
              <w:rPr>
                <w:rFonts w:ascii="Times New Roman" w:eastAsia="Times New Roman" w:hAnsi="Times New Roman" w:cs="Times New Roman"/>
                <w:b/>
                <w:bCs/>
                <w:sz w:val="24"/>
                <w:szCs w:val="24"/>
              </w:rPr>
              <w:t>Identifying Ethical Concerns in Game Design</w:t>
            </w:r>
          </w:p>
        </w:tc>
        <w:tc>
          <w:tcPr>
            <w:tcW w:w="1130" w:type="pct"/>
            <w:shd w:val="clear" w:color="auto" w:fill="AEAAAA" w:themeFill="background2" w:themeFillShade="BF"/>
          </w:tcPr>
          <w:p w14:paraId="5BCAE379"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1347" w:type="pct"/>
            <w:shd w:val="clear" w:color="auto" w:fill="AEAAAA" w:themeFill="background2" w:themeFillShade="BF"/>
          </w:tcPr>
          <w:p w14:paraId="1185908C"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02" w:type="pct"/>
            <w:shd w:val="clear" w:color="auto" w:fill="AEAAAA" w:themeFill="background2" w:themeFillShade="BF"/>
          </w:tcPr>
          <w:p w14:paraId="16479315"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25" w:type="pct"/>
            <w:shd w:val="clear" w:color="auto" w:fill="AEAAAA" w:themeFill="background2" w:themeFillShade="BF"/>
          </w:tcPr>
          <w:p w14:paraId="52E250E3"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shd w:val="clear" w:color="auto" w:fill="AEAAAA" w:themeFill="background2" w:themeFillShade="BF"/>
          </w:tcPr>
          <w:p w14:paraId="4F460083"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6B68F188" w14:textId="4B8E7895" w:rsidTr="00A63F74">
        <w:tblPrEx>
          <w:tblCellMar>
            <w:left w:w="108" w:type="dxa"/>
            <w:right w:w="108" w:type="dxa"/>
          </w:tblCellMar>
        </w:tblPrEx>
        <w:tc>
          <w:tcPr>
            <w:tcW w:w="191" w:type="pct"/>
          </w:tcPr>
          <w:p w14:paraId="28063E27" w14:textId="695FE48F"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45</w:t>
            </w:r>
          </w:p>
        </w:tc>
        <w:tc>
          <w:tcPr>
            <w:tcW w:w="529" w:type="pct"/>
            <w:hideMark/>
          </w:tcPr>
          <w:p w14:paraId="134CCA08" w14:textId="672F98CF"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Differentiate between public domain and </w:t>
            </w:r>
            <w:r w:rsidRPr="00A63F74">
              <w:rPr>
                <w:rFonts w:ascii="Times New Roman" w:eastAsia="Times New Roman" w:hAnsi="Times New Roman" w:cs="Times New Roman"/>
                <w:sz w:val="24"/>
                <w:szCs w:val="24"/>
              </w:rPr>
              <w:lastRenderedPageBreak/>
              <w:t xml:space="preserve">intellectual property. </w:t>
            </w:r>
          </w:p>
        </w:tc>
        <w:tc>
          <w:tcPr>
            <w:tcW w:w="1130" w:type="pct"/>
          </w:tcPr>
          <w:p w14:paraId="3CCB2E1B"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Differentiation should include an explanation of</w:t>
            </w:r>
          </w:p>
          <w:p w14:paraId="59B493AB" w14:textId="77777777" w:rsidR="00A63F74" w:rsidRPr="00A63F74" w:rsidRDefault="00A63F74" w:rsidP="00A63F74">
            <w:pPr>
              <w:numPr>
                <w:ilvl w:val="0"/>
                <w:numId w:val="9"/>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public domain</w:t>
            </w:r>
          </w:p>
          <w:p w14:paraId="7F91DEC9" w14:textId="77777777" w:rsidR="00A63F74" w:rsidRPr="00A63F74" w:rsidRDefault="00A63F74" w:rsidP="00A63F74">
            <w:pPr>
              <w:numPr>
                <w:ilvl w:val="0"/>
                <w:numId w:val="9"/>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fair use</w:t>
            </w:r>
          </w:p>
          <w:p w14:paraId="1A1CB2CB" w14:textId="77777777" w:rsidR="00A63F74" w:rsidRPr="00A63F74" w:rsidRDefault="00A63F74" w:rsidP="00A63F74">
            <w:pPr>
              <w:numPr>
                <w:ilvl w:val="0"/>
                <w:numId w:val="9"/>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intellectual property</w:t>
            </w:r>
          </w:p>
          <w:p w14:paraId="5A03CD44" w14:textId="77777777" w:rsidR="00A63F74" w:rsidRPr="00A63F74" w:rsidRDefault="00A63F74" w:rsidP="00A63F74">
            <w:pPr>
              <w:numPr>
                <w:ilvl w:val="1"/>
                <w:numId w:val="9"/>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copyright</w:t>
            </w:r>
          </w:p>
          <w:p w14:paraId="5EE69A65" w14:textId="77777777" w:rsidR="00A63F74" w:rsidRPr="00A63F74" w:rsidRDefault="00A63F74" w:rsidP="00A63F74">
            <w:pPr>
              <w:numPr>
                <w:ilvl w:val="1"/>
                <w:numId w:val="9"/>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patent</w:t>
            </w:r>
          </w:p>
          <w:p w14:paraId="3445703F" w14:textId="77777777" w:rsidR="00A63F74" w:rsidRPr="00A63F74" w:rsidRDefault="00A63F74" w:rsidP="00A63F74">
            <w:pPr>
              <w:numPr>
                <w:ilvl w:val="1"/>
                <w:numId w:val="9"/>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trademark</w:t>
            </w:r>
          </w:p>
          <w:p w14:paraId="6EFDA046" w14:textId="77777777" w:rsidR="00A63F74" w:rsidRPr="00A63F74" w:rsidRDefault="00A63F74" w:rsidP="00A63F74">
            <w:pPr>
              <w:numPr>
                <w:ilvl w:val="1"/>
                <w:numId w:val="9"/>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artificial intelligence (AI)</w:t>
            </w:r>
          </w:p>
          <w:p w14:paraId="03EF5E91" w14:textId="0E2EF5F0" w:rsidR="00A63F74" w:rsidRPr="00A63F74" w:rsidRDefault="00A63F74" w:rsidP="00A63F74">
            <w:pPr>
              <w:numPr>
                <w:ilvl w:val="0"/>
                <w:numId w:val="9"/>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adherence to intellectual property laws, including acknowledging sources.</w:t>
            </w:r>
          </w:p>
        </w:tc>
        <w:tc>
          <w:tcPr>
            <w:tcW w:w="1347" w:type="pct"/>
          </w:tcPr>
          <w:p w14:paraId="285BA105"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lastRenderedPageBreak/>
              <w:t>Process/Skill Questions:</w:t>
            </w:r>
          </w:p>
          <w:p w14:paraId="6772EA06" w14:textId="77777777" w:rsidR="00A63F74" w:rsidRPr="00A63F74" w:rsidRDefault="00A63F74" w:rsidP="00A63F74">
            <w:pPr>
              <w:numPr>
                <w:ilvl w:val="0"/>
                <w:numId w:val="1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How does one ensure original content is being created to avoid copyright infringement issues?</w:t>
            </w:r>
          </w:p>
          <w:p w14:paraId="3E88C40B" w14:textId="77777777" w:rsidR="00A63F74" w:rsidRPr="00A63F74" w:rsidRDefault="00A63F74" w:rsidP="00A63F74">
            <w:pPr>
              <w:numPr>
                <w:ilvl w:val="0"/>
                <w:numId w:val="1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does fair use apply to everyday life?</w:t>
            </w:r>
          </w:p>
          <w:p w14:paraId="1FD5A800" w14:textId="77777777" w:rsidR="00A63F74" w:rsidRPr="00A63F74" w:rsidRDefault="00A63F74" w:rsidP="00A63F74">
            <w:pPr>
              <w:numPr>
                <w:ilvl w:val="0"/>
                <w:numId w:val="1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are the implications of using another's intellectual property when creating a video game?</w:t>
            </w:r>
          </w:p>
          <w:p w14:paraId="6226F8A7" w14:textId="77777777" w:rsidR="00A63F74" w:rsidRPr="00A63F74" w:rsidRDefault="00A63F74" w:rsidP="00A63F74">
            <w:pPr>
              <w:numPr>
                <w:ilvl w:val="0"/>
                <w:numId w:val="1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are the visual, auditory, and process intellectual rights of game creators?</w:t>
            </w:r>
          </w:p>
          <w:p w14:paraId="42CDD9E8" w14:textId="77777777" w:rsidR="00A63F74" w:rsidRPr="00A63F74" w:rsidRDefault="00A63F74" w:rsidP="00A63F74">
            <w:pPr>
              <w:numPr>
                <w:ilvl w:val="0"/>
                <w:numId w:val="1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Who owns AI-generated content?</w:t>
            </w:r>
          </w:p>
          <w:p w14:paraId="3988A48B" w14:textId="1CF64384" w:rsidR="00A63F74" w:rsidRPr="00A63F74" w:rsidRDefault="00A63F74" w:rsidP="00A63F74">
            <w:pPr>
              <w:numPr>
                <w:ilvl w:val="0"/>
                <w:numId w:val="1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can one protect one’s intellectual property?</w:t>
            </w:r>
          </w:p>
          <w:p w14:paraId="110B82FF" w14:textId="2A62864A" w:rsidR="00A63F74" w:rsidRPr="00A63F74" w:rsidRDefault="00A63F74" w:rsidP="00A63F74">
            <w:pPr>
              <w:numPr>
                <w:ilvl w:val="0"/>
                <w:numId w:val="1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When is citation or explicit permission required before using content?</w:t>
            </w:r>
          </w:p>
        </w:tc>
        <w:tc>
          <w:tcPr>
            <w:tcW w:w="602" w:type="pct"/>
          </w:tcPr>
          <w:p w14:paraId="33B4C18C" w14:textId="3BB6DD97"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lastRenderedPageBreak/>
              <w:t xml:space="preserve">English: 10.RI, 10.C, 11.DSR, </w:t>
            </w:r>
            <w:r w:rsidRPr="00A63F74">
              <w:rPr>
                <w:rFonts w:ascii="Times New Roman" w:eastAsia="Times New Roman" w:hAnsi="Times New Roman" w:cs="Times New Roman"/>
                <w:sz w:val="24"/>
                <w:szCs w:val="24"/>
              </w:rPr>
              <w:lastRenderedPageBreak/>
              <w:t>11.RI, 11.C, 12.RI, 12.C</w:t>
            </w:r>
          </w:p>
        </w:tc>
        <w:tc>
          <w:tcPr>
            <w:tcW w:w="625" w:type="pct"/>
          </w:tcPr>
          <w:p w14:paraId="6E0DD0E3" w14:textId="77777777"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lastRenderedPageBreak/>
              <w:t>2Z</w:t>
            </w:r>
            <w:r w:rsidRPr="00A63F74">
              <w:rPr>
                <w:rFonts w:ascii="Times New Roman" w:hAnsi="Times New Roman" w:cs="Times New Roman"/>
                <w:sz w:val="24"/>
                <w:szCs w:val="24"/>
              </w:rPr>
              <w:t xml:space="preserve">: Use management processes in </w:t>
            </w:r>
            <w:r w:rsidRPr="00A63F74">
              <w:rPr>
                <w:rFonts w:ascii="Times New Roman" w:hAnsi="Times New Roman" w:cs="Times New Roman"/>
                <w:sz w:val="24"/>
                <w:szCs w:val="24"/>
              </w:rPr>
              <w:lastRenderedPageBreak/>
              <w:t xml:space="preserve">planning, organizing, and controlling work. </w:t>
            </w:r>
          </w:p>
          <w:p w14:paraId="231397AB" w14:textId="1D385AC3" w:rsidR="00A63F74" w:rsidRPr="00A63F74" w:rsidRDefault="00A63F74" w:rsidP="00A63F74">
            <w:pPr>
              <w:rPr>
                <w:rFonts w:ascii="Times New Roman" w:hAnsi="Times New Roman" w:cs="Times New Roman"/>
                <w:sz w:val="24"/>
                <w:szCs w:val="24"/>
              </w:rPr>
            </w:pPr>
          </w:p>
          <w:p w14:paraId="41AE30B2" w14:textId="77777777"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8N</w:t>
            </w:r>
            <w:r w:rsidRPr="00A63F74">
              <w:rPr>
                <w:rFonts w:ascii="Times New Roman" w:hAnsi="Times New Roman" w:cs="Times New Roman"/>
                <w:sz w:val="24"/>
                <w:szCs w:val="24"/>
              </w:rPr>
              <w:t xml:space="preserve">: Use various approaches to communicate processes and procedures for using, maintaining, and assessing technological products and systems. </w:t>
            </w:r>
          </w:p>
          <w:p w14:paraId="528EF1A2" w14:textId="15FEAA15" w:rsidR="00A63F74" w:rsidRPr="00A63F74" w:rsidRDefault="00A63F74" w:rsidP="00A63F74">
            <w:pPr>
              <w:rPr>
                <w:rFonts w:ascii="Times New Roman" w:hAnsi="Times New Roman" w:cs="Times New Roman"/>
                <w:sz w:val="24"/>
                <w:szCs w:val="24"/>
              </w:rPr>
            </w:pPr>
          </w:p>
          <w:p w14:paraId="3871F466" w14:textId="50D8ACF1" w:rsidR="00A63F74" w:rsidRPr="00A63F74" w:rsidRDefault="00A63F74" w:rsidP="00A63F74">
            <w:pPr>
              <w:rPr>
                <w:rFonts w:ascii="Times New Roman" w:eastAsia="Times New Roman" w:hAnsi="Times New Roman" w:cs="Times New Roman"/>
                <w:b/>
                <w:bCs/>
                <w:sz w:val="24"/>
                <w:szCs w:val="24"/>
              </w:rPr>
            </w:pPr>
            <w:r w:rsidRPr="00A63F74">
              <w:rPr>
                <w:rFonts w:ascii="Times New Roman" w:hAnsi="Times New Roman" w:cs="Times New Roman"/>
                <w:b/>
                <w:bCs/>
                <w:sz w:val="24"/>
                <w:szCs w:val="24"/>
              </w:rPr>
              <w:t>8R</w:t>
            </w:r>
            <w:r w:rsidRPr="00A63F74">
              <w:rPr>
                <w:rFonts w:ascii="Times New Roman" w:hAnsi="Times New Roman" w:cs="Times New Roman"/>
                <w:sz w:val="24"/>
                <w:szCs w:val="24"/>
              </w:rPr>
              <w:t>: Interpret the results of technology assessment to guide policy development.</w:t>
            </w:r>
          </w:p>
        </w:tc>
        <w:tc>
          <w:tcPr>
            <w:tcW w:w="575" w:type="pct"/>
          </w:tcPr>
          <w:p w14:paraId="14627E92"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Board Game Design</w:t>
            </w:r>
          </w:p>
          <w:p w14:paraId="219E750B" w14:textId="77777777" w:rsidR="00A63F74" w:rsidRPr="00A63F74" w:rsidRDefault="00A63F74" w:rsidP="00A63F74">
            <w:pPr>
              <w:rPr>
                <w:rFonts w:ascii="Times New Roman" w:eastAsia="Times New Roman" w:hAnsi="Times New Roman" w:cs="Times New Roman"/>
                <w:sz w:val="24"/>
                <w:szCs w:val="24"/>
              </w:rPr>
            </w:pPr>
          </w:p>
          <w:p w14:paraId="06B9AD0C" w14:textId="56FCDDD8"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lastRenderedPageBreak/>
              <w:t>Video Game Design</w:t>
            </w:r>
          </w:p>
        </w:tc>
      </w:tr>
      <w:tr w:rsidR="00A63F74" w:rsidRPr="00A63F74" w14:paraId="05A4020D" w14:textId="1C305D7C" w:rsidTr="00A63F74">
        <w:tblPrEx>
          <w:tblCellMar>
            <w:left w:w="108" w:type="dxa"/>
            <w:right w:w="108" w:type="dxa"/>
          </w:tblCellMar>
        </w:tblPrEx>
        <w:tc>
          <w:tcPr>
            <w:tcW w:w="191" w:type="pct"/>
          </w:tcPr>
          <w:p w14:paraId="1AC94AA1" w14:textId="321FD689"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46</w:t>
            </w:r>
          </w:p>
        </w:tc>
        <w:tc>
          <w:tcPr>
            <w:tcW w:w="529" w:type="pct"/>
            <w:hideMark/>
          </w:tcPr>
          <w:p w14:paraId="4DAE6F7A" w14:textId="4394CE1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Analyze ethical issues related to the game industry. </w:t>
            </w:r>
          </w:p>
        </w:tc>
        <w:tc>
          <w:tcPr>
            <w:tcW w:w="1130" w:type="pct"/>
          </w:tcPr>
          <w:p w14:paraId="21FB9785" w14:textId="0E103F2A"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Analysis may include</w:t>
            </w:r>
          </w:p>
          <w:p w14:paraId="6FE259EA" w14:textId="778962FE" w:rsidR="00A63F74" w:rsidRPr="00A63F74" w:rsidRDefault="00A63F74" w:rsidP="00A63F74">
            <w:pPr>
              <w:numPr>
                <w:ilvl w:val="0"/>
                <w:numId w:val="11"/>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use of AI</w:t>
            </w:r>
          </w:p>
          <w:p w14:paraId="4BF09A50" w14:textId="42FC9B65" w:rsidR="00A63F74" w:rsidRPr="00A63F74" w:rsidRDefault="00A63F74" w:rsidP="00A63F74">
            <w:pPr>
              <w:numPr>
                <w:ilvl w:val="0"/>
                <w:numId w:val="11"/>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gambling</w:t>
            </w:r>
          </w:p>
          <w:p w14:paraId="685CD676" w14:textId="77777777" w:rsidR="00A63F74" w:rsidRPr="00A63F74" w:rsidRDefault="00A63F74" w:rsidP="00A63F74">
            <w:pPr>
              <w:numPr>
                <w:ilvl w:val="0"/>
                <w:numId w:val="11"/>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violence</w:t>
            </w:r>
          </w:p>
          <w:p w14:paraId="4C9C602E" w14:textId="77777777" w:rsidR="00A63F74" w:rsidRPr="00A63F74" w:rsidRDefault="00A63F74" w:rsidP="00A63F74">
            <w:pPr>
              <w:numPr>
                <w:ilvl w:val="0"/>
                <w:numId w:val="11"/>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addiction</w:t>
            </w:r>
          </w:p>
          <w:p w14:paraId="2622B375" w14:textId="77777777" w:rsidR="00A63F74" w:rsidRPr="00A63F74" w:rsidRDefault="00A63F74" w:rsidP="00A63F74">
            <w:pPr>
              <w:numPr>
                <w:ilvl w:val="0"/>
                <w:numId w:val="11"/>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predatory behavior</w:t>
            </w:r>
          </w:p>
          <w:p w14:paraId="1C4B54D1" w14:textId="77777777" w:rsidR="00A63F74" w:rsidRPr="00A63F74" w:rsidRDefault="00A63F74" w:rsidP="00A63F74">
            <w:pPr>
              <w:numPr>
                <w:ilvl w:val="0"/>
                <w:numId w:val="11"/>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bullying</w:t>
            </w:r>
          </w:p>
          <w:p w14:paraId="1E4107B9" w14:textId="77777777" w:rsidR="00A63F74" w:rsidRPr="00A63F74" w:rsidRDefault="00A63F74" w:rsidP="00A63F74">
            <w:pPr>
              <w:numPr>
                <w:ilvl w:val="0"/>
                <w:numId w:val="11"/>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distribution</w:t>
            </w:r>
          </w:p>
          <w:p w14:paraId="0CAC3DD1" w14:textId="67C7278D" w:rsidR="00A63F74" w:rsidRPr="00A63F74" w:rsidRDefault="00A63F74" w:rsidP="00A63F74">
            <w:pPr>
              <w:numPr>
                <w:ilvl w:val="0"/>
                <w:numId w:val="11"/>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bias and harmful stereotypes</w:t>
            </w:r>
          </w:p>
          <w:p w14:paraId="766E564D" w14:textId="77777777" w:rsidR="00A63F74" w:rsidRPr="00A63F74" w:rsidRDefault="00A63F74" w:rsidP="00A63F74">
            <w:pPr>
              <w:numPr>
                <w:ilvl w:val="0"/>
                <w:numId w:val="11"/>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privacy</w:t>
            </w:r>
          </w:p>
          <w:p w14:paraId="4F2FA223" w14:textId="77777777" w:rsidR="00A63F74" w:rsidRPr="00A63F74" w:rsidRDefault="00A63F74" w:rsidP="00A63F74">
            <w:pPr>
              <w:numPr>
                <w:ilvl w:val="0"/>
                <w:numId w:val="11"/>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data ownership/usage</w:t>
            </w:r>
          </w:p>
          <w:p w14:paraId="37F770F7" w14:textId="73484327" w:rsidR="00A63F74" w:rsidRPr="00A63F74" w:rsidRDefault="00A63F74" w:rsidP="00A63F74">
            <w:pPr>
              <w:numPr>
                <w:ilvl w:val="0"/>
                <w:numId w:val="11"/>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accessibility.</w:t>
            </w:r>
          </w:p>
        </w:tc>
        <w:tc>
          <w:tcPr>
            <w:tcW w:w="1347" w:type="pct"/>
          </w:tcPr>
          <w:p w14:paraId="67349D0A"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Process/Skill Questions:</w:t>
            </w:r>
          </w:p>
          <w:p w14:paraId="68796385" w14:textId="77777777" w:rsidR="00A63F74" w:rsidRPr="00A63F74" w:rsidRDefault="00A63F74" w:rsidP="00A63F74">
            <w:pPr>
              <w:numPr>
                <w:ilvl w:val="0"/>
                <w:numId w:val="12"/>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does a game avoid creating ethical and societal issues?</w:t>
            </w:r>
          </w:p>
          <w:p w14:paraId="13EBCBD2" w14:textId="77777777" w:rsidR="00A63F74" w:rsidRPr="00A63F74" w:rsidRDefault="00A63F74" w:rsidP="00A63F74">
            <w:pPr>
              <w:numPr>
                <w:ilvl w:val="0"/>
                <w:numId w:val="12"/>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creates ethical and societal issues within games?</w:t>
            </w:r>
          </w:p>
          <w:p w14:paraId="1E2DA49A" w14:textId="77777777" w:rsidR="00A63F74" w:rsidRPr="00A63F74" w:rsidRDefault="00A63F74" w:rsidP="00A63F74">
            <w:pPr>
              <w:numPr>
                <w:ilvl w:val="0"/>
                <w:numId w:val="12"/>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could happen if the negative connotation of games grew due to ethical and societal issues?</w:t>
            </w:r>
          </w:p>
          <w:p w14:paraId="1B2E7C1B" w14:textId="77777777" w:rsidR="00A63F74" w:rsidRPr="00A63F74" w:rsidRDefault="00A63F74" w:rsidP="00A63F74">
            <w:pPr>
              <w:numPr>
                <w:ilvl w:val="0"/>
                <w:numId w:val="12"/>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types of data are collected from players?</w:t>
            </w:r>
          </w:p>
          <w:p w14:paraId="2AB57ECF" w14:textId="615BC537" w:rsidR="00A63F74" w:rsidRPr="00A63F74" w:rsidRDefault="00A63F74" w:rsidP="00A63F74">
            <w:pPr>
              <w:numPr>
                <w:ilvl w:val="0"/>
                <w:numId w:val="12"/>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are games made accessible to a wide range of players?</w:t>
            </w:r>
          </w:p>
        </w:tc>
        <w:tc>
          <w:tcPr>
            <w:tcW w:w="602" w:type="pct"/>
          </w:tcPr>
          <w:p w14:paraId="067F1366" w14:textId="715FC80A"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English: 10.RV, 10.RI, 10.LU, 11.DSR, 11.RV, 11.RI, 11.LU, 12.RV, 12.RI, 12.LU</w:t>
            </w:r>
          </w:p>
        </w:tc>
        <w:tc>
          <w:tcPr>
            <w:tcW w:w="625" w:type="pct"/>
          </w:tcPr>
          <w:p w14:paraId="236F7245" w14:textId="77777777"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4P</w:t>
            </w:r>
            <w:r w:rsidRPr="00A63F74">
              <w:rPr>
                <w:rFonts w:ascii="Times New Roman" w:hAnsi="Times New Roman" w:cs="Times New Roman"/>
                <w:sz w:val="24"/>
                <w:szCs w:val="24"/>
              </w:rPr>
              <w:t xml:space="preserve">: Evaluate ways that technology can impact individuals, society, and the environment. </w:t>
            </w:r>
          </w:p>
          <w:p w14:paraId="0602C609" w14:textId="65CFA6CB"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sz w:val="24"/>
                <w:szCs w:val="24"/>
              </w:rPr>
              <w:br/>
            </w:r>
            <w:r w:rsidRPr="00A63F74">
              <w:rPr>
                <w:rFonts w:ascii="Times New Roman" w:hAnsi="Times New Roman" w:cs="Times New Roman"/>
                <w:b/>
                <w:bCs/>
                <w:sz w:val="24"/>
                <w:szCs w:val="24"/>
              </w:rPr>
              <w:t>4T</w:t>
            </w:r>
            <w:r w:rsidRPr="00A63F74">
              <w:rPr>
                <w:rFonts w:ascii="Times New Roman" w:hAnsi="Times New Roman" w:cs="Times New Roman"/>
                <w:sz w:val="24"/>
                <w:szCs w:val="24"/>
              </w:rPr>
              <w:t xml:space="preserve">: Evaluate how technologies alter human health and capabilities. </w:t>
            </w:r>
          </w:p>
          <w:p w14:paraId="222A3AC3" w14:textId="77777777" w:rsidR="00A63F74" w:rsidRPr="00A63F74" w:rsidRDefault="00A63F74" w:rsidP="00A63F74">
            <w:pPr>
              <w:rPr>
                <w:rFonts w:ascii="Times New Roman" w:hAnsi="Times New Roman" w:cs="Times New Roman"/>
                <w:b/>
                <w:bCs/>
                <w:sz w:val="24"/>
                <w:szCs w:val="24"/>
              </w:rPr>
            </w:pPr>
          </w:p>
          <w:p w14:paraId="00D220CF" w14:textId="7E65CB03"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5I</w:t>
            </w:r>
            <w:r w:rsidRPr="00A63F74">
              <w:rPr>
                <w:rFonts w:ascii="Times New Roman" w:hAnsi="Times New Roman" w:cs="Times New Roman"/>
                <w:sz w:val="24"/>
                <w:szCs w:val="24"/>
              </w:rPr>
              <w:t xml:space="preserve">: Evaluate a technological innovation that was met with societal resistance impacting its development. </w:t>
            </w:r>
          </w:p>
          <w:p w14:paraId="18414CFD" w14:textId="491D0A4E" w:rsidR="00A63F74" w:rsidRPr="00A63F74" w:rsidRDefault="00A63F74" w:rsidP="00A63F74">
            <w:pPr>
              <w:rPr>
                <w:rFonts w:ascii="Times New Roman" w:hAnsi="Times New Roman" w:cs="Times New Roman"/>
                <w:sz w:val="24"/>
                <w:szCs w:val="24"/>
              </w:rPr>
            </w:pPr>
          </w:p>
          <w:p w14:paraId="5417F01E" w14:textId="1C334AB3" w:rsidR="00A63F74" w:rsidRPr="00A63F74" w:rsidRDefault="00A63F74" w:rsidP="00A63F74">
            <w:pPr>
              <w:rPr>
                <w:rFonts w:ascii="Times New Roman" w:eastAsia="Times New Roman" w:hAnsi="Times New Roman" w:cs="Times New Roman"/>
                <w:b/>
                <w:bCs/>
                <w:sz w:val="24"/>
                <w:szCs w:val="24"/>
              </w:rPr>
            </w:pPr>
            <w:r w:rsidRPr="00A63F74">
              <w:rPr>
                <w:rFonts w:ascii="Times New Roman" w:hAnsi="Times New Roman" w:cs="Times New Roman"/>
                <w:b/>
                <w:bCs/>
                <w:sz w:val="24"/>
                <w:szCs w:val="24"/>
              </w:rPr>
              <w:lastRenderedPageBreak/>
              <w:t>8R</w:t>
            </w:r>
            <w:r w:rsidRPr="00A63F74">
              <w:rPr>
                <w:rFonts w:ascii="Times New Roman" w:hAnsi="Times New Roman" w:cs="Times New Roman"/>
                <w:sz w:val="24"/>
                <w:szCs w:val="24"/>
              </w:rPr>
              <w:t xml:space="preserve">: Interpret the results of technology assessment to guide policy development. </w:t>
            </w:r>
          </w:p>
        </w:tc>
        <w:tc>
          <w:tcPr>
            <w:tcW w:w="575" w:type="pct"/>
          </w:tcPr>
          <w:p w14:paraId="3DD77FCF"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Board Game Design</w:t>
            </w:r>
          </w:p>
          <w:p w14:paraId="0F4F07F6" w14:textId="77777777" w:rsidR="00A63F74" w:rsidRPr="00A63F74" w:rsidRDefault="00A63F74" w:rsidP="00A63F74">
            <w:pPr>
              <w:rPr>
                <w:rFonts w:ascii="Times New Roman" w:eastAsia="Times New Roman" w:hAnsi="Times New Roman" w:cs="Times New Roman"/>
                <w:sz w:val="24"/>
                <w:szCs w:val="24"/>
              </w:rPr>
            </w:pPr>
          </w:p>
          <w:p w14:paraId="3563945A" w14:textId="65F12116"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Video Game Design</w:t>
            </w:r>
          </w:p>
        </w:tc>
      </w:tr>
      <w:tr w:rsidR="00A63F74" w:rsidRPr="00A63F74" w14:paraId="183EC78C" w14:textId="483F1849" w:rsidTr="00A63F74">
        <w:tc>
          <w:tcPr>
            <w:tcW w:w="191" w:type="pct"/>
            <w:shd w:val="clear" w:color="auto" w:fill="AEAAAA" w:themeFill="background2" w:themeFillShade="BF"/>
          </w:tcPr>
          <w:p w14:paraId="3077F2EB"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29" w:type="pct"/>
            <w:shd w:val="clear" w:color="auto" w:fill="AEAAAA" w:themeFill="background2" w:themeFillShade="BF"/>
            <w:tcMar>
              <w:top w:w="43" w:type="dxa"/>
              <w:left w:w="115" w:type="dxa"/>
              <w:bottom w:w="43" w:type="dxa"/>
              <w:right w:w="115" w:type="dxa"/>
            </w:tcMar>
          </w:tcPr>
          <w:p w14:paraId="214EA24F" w14:textId="371B617E" w:rsidR="00A63F74" w:rsidRPr="00A63F74" w:rsidRDefault="00A63F74" w:rsidP="00A63F74">
            <w:pPr>
              <w:tabs>
                <w:tab w:val="left" w:pos="1627"/>
              </w:tabs>
              <w:rPr>
                <w:rFonts w:ascii="Times New Roman" w:eastAsia="Times New Roman" w:hAnsi="Times New Roman" w:cs="Times New Roman"/>
                <w:b/>
                <w:bCs/>
                <w:sz w:val="24"/>
                <w:szCs w:val="24"/>
              </w:rPr>
            </w:pPr>
            <w:r w:rsidRPr="00A63F74">
              <w:rPr>
                <w:rFonts w:ascii="Times New Roman" w:eastAsia="Times New Roman" w:hAnsi="Times New Roman" w:cs="Times New Roman"/>
                <w:b/>
                <w:bCs/>
                <w:sz w:val="24"/>
                <w:szCs w:val="24"/>
              </w:rPr>
              <w:t>Exploring Game Industry Fundamentals</w:t>
            </w:r>
          </w:p>
        </w:tc>
        <w:tc>
          <w:tcPr>
            <w:tcW w:w="1130" w:type="pct"/>
            <w:shd w:val="clear" w:color="auto" w:fill="AEAAAA" w:themeFill="background2" w:themeFillShade="BF"/>
          </w:tcPr>
          <w:p w14:paraId="60B586F1"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1347" w:type="pct"/>
            <w:shd w:val="clear" w:color="auto" w:fill="AEAAAA" w:themeFill="background2" w:themeFillShade="BF"/>
          </w:tcPr>
          <w:p w14:paraId="2F06A803"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02" w:type="pct"/>
            <w:shd w:val="clear" w:color="auto" w:fill="AEAAAA" w:themeFill="background2" w:themeFillShade="BF"/>
          </w:tcPr>
          <w:p w14:paraId="37938F52"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25" w:type="pct"/>
            <w:shd w:val="clear" w:color="auto" w:fill="AEAAAA" w:themeFill="background2" w:themeFillShade="BF"/>
          </w:tcPr>
          <w:p w14:paraId="32EE1EB9"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shd w:val="clear" w:color="auto" w:fill="AEAAAA" w:themeFill="background2" w:themeFillShade="BF"/>
          </w:tcPr>
          <w:p w14:paraId="741D6231"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41164847" w14:textId="264CDA7A" w:rsidTr="00A63F74">
        <w:tblPrEx>
          <w:tblCellMar>
            <w:left w:w="108" w:type="dxa"/>
            <w:right w:w="108" w:type="dxa"/>
          </w:tblCellMar>
        </w:tblPrEx>
        <w:tc>
          <w:tcPr>
            <w:tcW w:w="191" w:type="pct"/>
          </w:tcPr>
          <w:p w14:paraId="47CE3974" w14:textId="6D0E38E4"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47</w:t>
            </w:r>
          </w:p>
        </w:tc>
        <w:tc>
          <w:tcPr>
            <w:tcW w:w="529" w:type="pct"/>
            <w:hideMark/>
          </w:tcPr>
          <w:p w14:paraId="2689C77B" w14:textId="04AEFA8A"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Identify game genres. </w:t>
            </w:r>
          </w:p>
        </w:tc>
        <w:tc>
          <w:tcPr>
            <w:tcW w:w="1130" w:type="pct"/>
          </w:tcPr>
          <w:p w14:paraId="5886D712" w14:textId="69675A3E"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Identification should include, but not be limited to,</w:t>
            </w:r>
          </w:p>
          <w:p w14:paraId="47F5B9CF" w14:textId="77777777" w:rsidR="00A63F74" w:rsidRPr="00A63F74" w:rsidRDefault="00A63F74" w:rsidP="00A63F74">
            <w:pPr>
              <w:numPr>
                <w:ilvl w:val="0"/>
                <w:numId w:val="1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action</w:t>
            </w:r>
          </w:p>
          <w:p w14:paraId="5BA0632D" w14:textId="7D2852FD" w:rsidR="00A63F74" w:rsidRPr="00A63F74" w:rsidRDefault="00A63F74" w:rsidP="00A63F74">
            <w:pPr>
              <w:numPr>
                <w:ilvl w:val="0"/>
                <w:numId w:val="1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adventure</w:t>
            </w:r>
          </w:p>
          <w:p w14:paraId="252DD882" w14:textId="77777777" w:rsidR="00A63F74" w:rsidRPr="00A63F74" w:rsidRDefault="00A63F74" w:rsidP="00A63F74">
            <w:pPr>
              <w:numPr>
                <w:ilvl w:val="0"/>
                <w:numId w:val="1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educational</w:t>
            </w:r>
          </w:p>
          <w:p w14:paraId="687AF977" w14:textId="65716C27" w:rsidR="00A63F74" w:rsidRPr="00A63F74" w:rsidRDefault="00A63F74" w:rsidP="00A63F74">
            <w:pPr>
              <w:numPr>
                <w:ilvl w:val="0"/>
                <w:numId w:val="1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massively multiplayer online game (MMOG)</w:t>
            </w:r>
          </w:p>
          <w:p w14:paraId="746AFCC4" w14:textId="61FF9617" w:rsidR="00A63F74" w:rsidRPr="00A63F74" w:rsidRDefault="00A63F74" w:rsidP="00A63F74">
            <w:pPr>
              <w:numPr>
                <w:ilvl w:val="0"/>
                <w:numId w:val="1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puzzle</w:t>
            </w:r>
          </w:p>
          <w:p w14:paraId="3A13357C" w14:textId="6EEBDC99" w:rsidR="00A63F74" w:rsidRPr="00A63F74" w:rsidRDefault="00A63F74" w:rsidP="00A63F74">
            <w:pPr>
              <w:numPr>
                <w:ilvl w:val="0"/>
                <w:numId w:val="1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role-playing</w:t>
            </w:r>
          </w:p>
          <w:p w14:paraId="07D1A974" w14:textId="77777777" w:rsidR="00A63F74" w:rsidRPr="00A63F74" w:rsidRDefault="00A63F74" w:rsidP="00A63F74">
            <w:pPr>
              <w:numPr>
                <w:ilvl w:val="0"/>
                <w:numId w:val="1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simulation</w:t>
            </w:r>
          </w:p>
          <w:p w14:paraId="231BBA04" w14:textId="4DAD2E2F" w:rsidR="00A63F74" w:rsidRPr="00A63F74" w:rsidRDefault="00A63F74" w:rsidP="00A63F74">
            <w:pPr>
              <w:numPr>
                <w:ilvl w:val="0"/>
                <w:numId w:val="1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sports</w:t>
            </w:r>
          </w:p>
          <w:p w14:paraId="59EB3088" w14:textId="77777777" w:rsidR="00A63F74" w:rsidRPr="00A63F74" w:rsidRDefault="00A63F74" w:rsidP="00A63F74">
            <w:pPr>
              <w:numPr>
                <w:ilvl w:val="0"/>
                <w:numId w:val="1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strategy</w:t>
            </w:r>
          </w:p>
          <w:p w14:paraId="0EB67A0D" w14:textId="22DD4001" w:rsidR="00A63F74" w:rsidRPr="00A63F74" w:rsidRDefault="00A63F74" w:rsidP="00A63F74">
            <w:pPr>
              <w:numPr>
                <w:ilvl w:val="0"/>
                <w:numId w:val="1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text-based.</w:t>
            </w:r>
          </w:p>
        </w:tc>
        <w:tc>
          <w:tcPr>
            <w:tcW w:w="1347" w:type="pct"/>
          </w:tcPr>
          <w:p w14:paraId="16F927A9"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Process/Skill Questions:</w:t>
            </w:r>
          </w:p>
          <w:p w14:paraId="6F733371" w14:textId="77777777" w:rsidR="00A63F74" w:rsidRPr="00A63F74" w:rsidRDefault="00A63F74" w:rsidP="00A63F74">
            <w:pPr>
              <w:numPr>
                <w:ilvl w:val="0"/>
                <w:numId w:val="1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are the criteria to identify video game genres?</w:t>
            </w:r>
          </w:p>
          <w:p w14:paraId="3C1D7CCD" w14:textId="76B44D04" w:rsidR="00A63F74" w:rsidRPr="00A63F74" w:rsidRDefault="00A63F74" w:rsidP="00A63F74">
            <w:pPr>
              <w:numPr>
                <w:ilvl w:val="0"/>
                <w:numId w:val="1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are examples of games that defy categorization?</w:t>
            </w:r>
          </w:p>
          <w:p w14:paraId="0C8FDAC5" w14:textId="77777777" w:rsidR="00A63F74" w:rsidRPr="00A63F74" w:rsidRDefault="00A63F74" w:rsidP="00A63F74">
            <w:pPr>
              <w:numPr>
                <w:ilvl w:val="0"/>
                <w:numId w:val="1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are examples of games that can be categorized in multiple genres?</w:t>
            </w:r>
          </w:p>
          <w:p w14:paraId="6D0C93FF" w14:textId="77777777" w:rsidR="00A63F74" w:rsidRPr="00A63F74" w:rsidRDefault="00A63F74" w:rsidP="00A63F74">
            <w:pPr>
              <w:numPr>
                <w:ilvl w:val="0"/>
                <w:numId w:val="1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genres do board games fall under?</w:t>
            </w:r>
          </w:p>
          <w:p w14:paraId="0974F953" w14:textId="065889E9" w:rsidR="00A63F74" w:rsidRPr="00A63F74" w:rsidRDefault="00A63F74" w:rsidP="00A63F74">
            <w:pPr>
              <w:numPr>
                <w:ilvl w:val="0"/>
                <w:numId w:val="1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do gameplay mechanics help determine a game’s genre?  </w:t>
            </w:r>
          </w:p>
        </w:tc>
        <w:tc>
          <w:tcPr>
            <w:tcW w:w="602" w:type="pct"/>
          </w:tcPr>
          <w:p w14:paraId="6D664AB7" w14:textId="028A0DD7"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English: 10.RV, 10.RI, 11.DSR, 11.RV, 11.RI, 12.RV, 12.RI</w:t>
            </w:r>
          </w:p>
        </w:tc>
        <w:tc>
          <w:tcPr>
            <w:tcW w:w="625" w:type="pct"/>
          </w:tcPr>
          <w:p w14:paraId="76C56A43" w14:textId="77777777"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3H</w:t>
            </w:r>
            <w:r w:rsidRPr="00A63F74">
              <w:rPr>
                <w:rFonts w:ascii="Times New Roman" w:hAnsi="Times New Roman" w:cs="Times New Roman"/>
                <w:sz w:val="24"/>
                <w:szCs w:val="24"/>
              </w:rPr>
              <w:t xml:space="preserve">: Analyze how technology transfer occurs when a user applies an existing innovation developed for one function for a different purpose. </w:t>
            </w:r>
          </w:p>
          <w:p w14:paraId="0E8A7B80" w14:textId="7A212667" w:rsidR="00A63F74" w:rsidRPr="00A63F74" w:rsidRDefault="00A63F74" w:rsidP="00A63F74">
            <w:pPr>
              <w:rPr>
                <w:rFonts w:ascii="Times New Roman" w:hAnsi="Times New Roman" w:cs="Times New Roman"/>
                <w:sz w:val="24"/>
                <w:szCs w:val="24"/>
              </w:rPr>
            </w:pPr>
          </w:p>
          <w:p w14:paraId="084D4ADD" w14:textId="71B08FA0" w:rsidR="00A63F74" w:rsidRPr="00A63F74" w:rsidRDefault="00A63F74" w:rsidP="00A63F74">
            <w:pPr>
              <w:rPr>
                <w:rFonts w:ascii="Times New Roman" w:eastAsia="Times New Roman" w:hAnsi="Times New Roman" w:cs="Times New Roman"/>
                <w:b/>
                <w:bCs/>
                <w:sz w:val="24"/>
                <w:szCs w:val="24"/>
              </w:rPr>
            </w:pPr>
            <w:r w:rsidRPr="00A63F74">
              <w:rPr>
                <w:rFonts w:ascii="Times New Roman" w:hAnsi="Times New Roman" w:cs="Times New Roman"/>
                <w:b/>
                <w:bCs/>
                <w:sz w:val="24"/>
                <w:szCs w:val="24"/>
              </w:rPr>
              <w:t>7W</w:t>
            </w:r>
            <w:r w:rsidRPr="00A63F74">
              <w:rPr>
                <w:rFonts w:ascii="Times New Roman" w:hAnsi="Times New Roman" w:cs="Times New Roman"/>
                <w:sz w:val="24"/>
                <w:szCs w:val="24"/>
              </w:rPr>
              <w:t xml:space="preserve">: Determine the best approach by evaluating the purpose of the design. </w:t>
            </w:r>
          </w:p>
        </w:tc>
        <w:tc>
          <w:tcPr>
            <w:tcW w:w="575" w:type="pct"/>
          </w:tcPr>
          <w:p w14:paraId="6E8F3616"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Board Game Design</w:t>
            </w:r>
          </w:p>
          <w:p w14:paraId="071AD5D1" w14:textId="77777777" w:rsidR="00A63F74" w:rsidRPr="00A63F74" w:rsidRDefault="00A63F74" w:rsidP="00A63F74">
            <w:pPr>
              <w:rPr>
                <w:rFonts w:ascii="Times New Roman" w:eastAsia="Times New Roman" w:hAnsi="Times New Roman" w:cs="Times New Roman"/>
                <w:sz w:val="24"/>
                <w:szCs w:val="24"/>
              </w:rPr>
            </w:pPr>
          </w:p>
          <w:p w14:paraId="183DC7D8" w14:textId="2B897517"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Video Game Design</w:t>
            </w:r>
          </w:p>
        </w:tc>
      </w:tr>
      <w:tr w:rsidR="00A63F74" w:rsidRPr="00A63F74" w14:paraId="638B686F" w14:textId="15286EDB" w:rsidTr="00A63F74">
        <w:tblPrEx>
          <w:tblCellMar>
            <w:left w:w="108" w:type="dxa"/>
            <w:right w:w="108" w:type="dxa"/>
          </w:tblCellMar>
        </w:tblPrEx>
        <w:tc>
          <w:tcPr>
            <w:tcW w:w="191" w:type="pct"/>
          </w:tcPr>
          <w:p w14:paraId="19AD81D5" w14:textId="76382382"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48</w:t>
            </w:r>
          </w:p>
        </w:tc>
        <w:tc>
          <w:tcPr>
            <w:tcW w:w="529" w:type="pct"/>
            <w:hideMark/>
          </w:tcPr>
          <w:p w14:paraId="0EDF9FA4" w14:textId="4D7EEF41"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Differentiate among the classifications of games. </w:t>
            </w:r>
          </w:p>
        </w:tc>
        <w:tc>
          <w:tcPr>
            <w:tcW w:w="1130" w:type="pct"/>
          </w:tcPr>
          <w:p w14:paraId="5CD1BA13"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Differentiation should include</w:t>
            </w:r>
          </w:p>
          <w:p w14:paraId="74DC5BD1" w14:textId="77777777" w:rsidR="00A63F74" w:rsidRPr="00A63F74" w:rsidRDefault="00A63F74" w:rsidP="00A63F74">
            <w:pPr>
              <w:numPr>
                <w:ilvl w:val="0"/>
                <w:numId w:val="15"/>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live action</w:t>
            </w:r>
          </w:p>
          <w:p w14:paraId="44BB56DD" w14:textId="5E7BDCC1" w:rsidR="00A63F74" w:rsidRPr="00A63F74" w:rsidRDefault="00A63F74" w:rsidP="00A63F74">
            <w:pPr>
              <w:numPr>
                <w:ilvl w:val="0"/>
                <w:numId w:val="15"/>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analog (e.g., tabletop)</w:t>
            </w:r>
          </w:p>
          <w:p w14:paraId="597F2343" w14:textId="1731F501" w:rsidR="00A63F74" w:rsidRPr="00A63F74" w:rsidRDefault="00A63F74" w:rsidP="00A63F74">
            <w:pPr>
              <w:numPr>
                <w:ilvl w:val="0"/>
                <w:numId w:val="15"/>
              </w:numPr>
              <w:rPr>
                <w:rFonts w:ascii="Times New Roman" w:eastAsia="Times New Roman" w:hAnsi="Times New Roman" w:cs="Times New Roman"/>
                <w:sz w:val="24"/>
                <w:szCs w:val="24"/>
                <w:lang w:val="es-ES"/>
              </w:rPr>
            </w:pPr>
            <w:r w:rsidRPr="00A63F74">
              <w:rPr>
                <w:rFonts w:ascii="Times New Roman" w:eastAsia="Times New Roman" w:hAnsi="Times New Roman" w:cs="Times New Roman"/>
                <w:sz w:val="24"/>
                <w:szCs w:val="24"/>
                <w:lang w:val="es-ES"/>
              </w:rPr>
              <w:t>digital (</w:t>
            </w:r>
            <w:proofErr w:type="spellStart"/>
            <w:r w:rsidRPr="00A63F74">
              <w:rPr>
                <w:rFonts w:ascii="Times New Roman" w:eastAsia="Times New Roman" w:hAnsi="Times New Roman" w:cs="Times New Roman"/>
                <w:sz w:val="24"/>
                <w:szCs w:val="24"/>
                <w:lang w:val="es-ES"/>
              </w:rPr>
              <w:t>e.g</w:t>
            </w:r>
            <w:proofErr w:type="spellEnd"/>
            <w:r w:rsidRPr="00A63F74">
              <w:rPr>
                <w:rFonts w:ascii="Times New Roman" w:eastAsia="Times New Roman" w:hAnsi="Times New Roman" w:cs="Times New Roman"/>
                <w:sz w:val="24"/>
                <w:szCs w:val="24"/>
                <w:lang w:val="es-ES"/>
              </w:rPr>
              <w:t xml:space="preserve">., </w:t>
            </w:r>
            <w:proofErr w:type="spellStart"/>
            <w:r w:rsidRPr="00A63F74">
              <w:rPr>
                <w:rFonts w:ascii="Times New Roman" w:eastAsia="Times New Roman" w:hAnsi="Times New Roman" w:cs="Times New Roman"/>
                <w:sz w:val="24"/>
                <w:szCs w:val="24"/>
                <w:lang w:val="es-ES"/>
              </w:rPr>
              <w:t>computer</w:t>
            </w:r>
            <w:proofErr w:type="spellEnd"/>
            <w:r w:rsidRPr="00A63F74">
              <w:rPr>
                <w:rFonts w:ascii="Times New Roman" w:eastAsia="Times New Roman" w:hAnsi="Times New Roman" w:cs="Times New Roman"/>
                <w:sz w:val="24"/>
                <w:szCs w:val="24"/>
                <w:lang w:val="es-ES"/>
              </w:rPr>
              <w:t xml:space="preserve">, </w:t>
            </w:r>
            <w:proofErr w:type="spellStart"/>
            <w:r w:rsidRPr="00A63F74">
              <w:rPr>
                <w:rFonts w:ascii="Times New Roman" w:eastAsia="Times New Roman" w:hAnsi="Times New Roman" w:cs="Times New Roman"/>
                <w:sz w:val="24"/>
                <w:szCs w:val="24"/>
                <w:lang w:val="es-ES"/>
              </w:rPr>
              <w:t>tablet</w:t>
            </w:r>
            <w:proofErr w:type="spellEnd"/>
            <w:r w:rsidRPr="00A63F74">
              <w:rPr>
                <w:rFonts w:ascii="Times New Roman" w:eastAsia="Times New Roman" w:hAnsi="Times New Roman" w:cs="Times New Roman"/>
                <w:sz w:val="24"/>
                <w:szCs w:val="24"/>
                <w:lang w:val="es-ES"/>
              </w:rPr>
              <w:t>)</w:t>
            </w:r>
          </w:p>
          <w:p w14:paraId="33FC13DF" w14:textId="0CCD19D3" w:rsidR="00A63F74" w:rsidRPr="00A63F74" w:rsidRDefault="00A63F74" w:rsidP="00A63F74">
            <w:pPr>
              <w:numPr>
                <w:ilvl w:val="0"/>
                <w:numId w:val="15"/>
              </w:numPr>
              <w:rPr>
                <w:rFonts w:ascii="Times New Roman" w:eastAsia="Times New Roman" w:hAnsi="Times New Roman" w:cs="Times New Roman"/>
                <w:sz w:val="24"/>
                <w:szCs w:val="24"/>
              </w:rPr>
            </w:pPr>
            <w:proofErr w:type="spellStart"/>
            <w:r w:rsidRPr="00A63F74">
              <w:rPr>
                <w:rFonts w:ascii="Times New Roman" w:eastAsia="Times New Roman" w:hAnsi="Times New Roman" w:cs="Times New Roman"/>
                <w:sz w:val="24"/>
                <w:szCs w:val="24"/>
                <w:lang w:val="es-ES"/>
              </w:rPr>
              <w:t>hybrid</w:t>
            </w:r>
            <w:proofErr w:type="spellEnd"/>
            <w:r w:rsidRPr="00A63F74">
              <w:rPr>
                <w:rFonts w:ascii="Times New Roman" w:eastAsia="Times New Roman" w:hAnsi="Times New Roman" w:cs="Times New Roman"/>
                <w:sz w:val="24"/>
                <w:szCs w:val="24"/>
              </w:rPr>
              <w:t>.</w:t>
            </w:r>
          </w:p>
        </w:tc>
        <w:tc>
          <w:tcPr>
            <w:tcW w:w="1347" w:type="pct"/>
          </w:tcPr>
          <w:p w14:paraId="0931960E"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Process/Skill Questions:</w:t>
            </w:r>
          </w:p>
          <w:p w14:paraId="68931BD0" w14:textId="6E32D09A" w:rsidR="00A63F74" w:rsidRPr="00A63F74" w:rsidRDefault="00A63F74" w:rsidP="00A63F74">
            <w:pPr>
              <w:numPr>
                <w:ilvl w:val="0"/>
                <w:numId w:val="16"/>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are the criteria to differentiate game classifications?</w:t>
            </w:r>
          </w:p>
        </w:tc>
        <w:tc>
          <w:tcPr>
            <w:tcW w:w="602" w:type="pct"/>
          </w:tcPr>
          <w:p w14:paraId="4B3182AD" w14:textId="05419B4B"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English: 10.RI, 10.C, 11.DSR, 11.RI, 11.C, 12.RI, 12.C</w:t>
            </w:r>
          </w:p>
        </w:tc>
        <w:tc>
          <w:tcPr>
            <w:tcW w:w="625" w:type="pct"/>
          </w:tcPr>
          <w:p w14:paraId="1D82DAD3" w14:textId="77777777"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1O</w:t>
            </w:r>
            <w:r w:rsidRPr="00A63F74">
              <w:rPr>
                <w:rFonts w:ascii="Times New Roman" w:hAnsi="Times New Roman" w:cs="Times New Roman"/>
                <w:sz w:val="24"/>
                <w:szCs w:val="24"/>
              </w:rPr>
              <w:t xml:space="preserve">: Assess how similarities and differences among scientific, mathematics, engineering, and technological knowledge and skills contributed to the design of a product or system. </w:t>
            </w:r>
          </w:p>
          <w:p w14:paraId="456F0CC0" w14:textId="64CB35FA" w:rsidR="00A63F74" w:rsidRPr="00A63F74" w:rsidRDefault="00A63F74" w:rsidP="00A63F74">
            <w:pPr>
              <w:rPr>
                <w:rFonts w:ascii="Times New Roman" w:eastAsia="Times New Roman" w:hAnsi="Times New Roman" w:cs="Times New Roman"/>
                <w:b/>
                <w:bCs/>
                <w:sz w:val="24"/>
                <w:szCs w:val="24"/>
              </w:rPr>
            </w:pPr>
            <w:r w:rsidRPr="00A63F74">
              <w:rPr>
                <w:rFonts w:ascii="Times New Roman" w:hAnsi="Times New Roman" w:cs="Times New Roman"/>
                <w:sz w:val="24"/>
                <w:szCs w:val="24"/>
              </w:rPr>
              <w:br/>
            </w:r>
            <w:r w:rsidRPr="00A63F74">
              <w:rPr>
                <w:rFonts w:ascii="Times New Roman" w:hAnsi="Times New Roman" w:cs="Times New Roman"/>
                <w:b/>
                <w:bCs/>
                <w:sz w:val="24"/>
                <w:szCs w:val="24"/>
              </w:rPr>
              <w:t>2T</w:t>
            </w:r>
            <w:r w:rsidRPr="00A63F74">
              <w:rPr>
                <w:rFonts w:ascii="Times New Roman" w:hAnsi="Times New Roman" w:cs="Times New Roman"/>
                <w:sz w:val="24"/>
                <w:szCs w:val="24"/>
              </w:rPr>
              <w:t xml:space="preserve">: Demonstrate the use of conceptual, graphical, virtual, mathematical, and </w:t>
            </w:r>
            <w:r w:rsidRPr="00A63F74">
              <w:rPr>
                <w:rFonts w:ascii="Times New Roman" w:hAnsi="Times New Roman" w:cs="Times New Roman"/>
                <w:sz w:val="24"/>
                <w:szCs w:val="24"/>
              </w:rPr>
              <w:lastRenderedPageBreak/>
              <w:t xml:space="preserve">physical modeling to identify conﬂicting considerations before the entire system is developed and to aid in design decision making. </w:t>
            </w:r>
          </w:p>
        </w:tc>
        <w:tc>
          <w:tcPr>
            <w:tcW w:w="575" w:type="pct"/>
          </w:tcPr>
          <w:p w14:paraId="535DB5BE"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Board Game Design</w:t>
            </w:r>
          </w:p>
          <w:p w14:paraId="4D121150" w14:textId="77777777" w:rsidR="00A63F74" w:rsidRPr="00A63F74" w:rsidRDefault="00A63F74" w:rsidP="00A63F74">
            <w:pPr>
              <w:rPr>
                <w:rFonts w:ascii="Times New Roman" w:eastAsia="Times New Roman" w:hAnsi="Times New Roman" w:cs="Times New Roman"/>
                <w:sz w:val="24"/>
                <w:szCs w:val="24"/>
              </w:rPr>
            </w:pPr>
          </w:p>
          <w:p w14:paraId="5048FCCA" w14:textId="492F1B5B"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Video Game Design</w:t>
            </w:r>
          </w:p>
        </w:tc>
      </w:tr>
      <w:tr w:rsidR="00A63F74" w:rsidRPr="00A63F74" w14:paraId="539E29E5" w14:textId="1B169F76" w:rsidTr="00A63F74">
        <w:tblPrEx>
          <w:tblCellMar>
            <w:left w:w="108" w:type="dxa"/>
            <w:right w:w="108" w:type="dxa"/>
          </w:tblCellMar>
        </w:tblPrEx>
        <w:tc>
          <w:tcPr>
            <w:tcW w:w="191" w:type="pct"/>
          </w:tcPr>
          <w:p w14:paraId="1CF1D3D7" w14:textId="1F6B2193"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49</w:t>
            </w:r>
          </w:p>
        </w:tc>
        <w:tc>
          <w:tcPr>
            <w:tcW w:w="529" w:type="pct"/>
            <w:hideMark/>
          </w:tcPr>
          <w:p w14:paraId="76325B8A" w14:textId="305A8D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Describe trends in the gaming industry. </w:t>
            </w:r>
          </w:p>
        </w:tc>
        <w:tc>
          <w:tcPr>
            <w:tcW w:w="1130" w:type="pct"/>
          </w:tcPr>
          <w:p w14:paraId="31565AF1" w14:textId="7818E04C"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Description may include</w:t>
            </w:r>
          </w:p>
          <w:p w14:paraId="58EB9D1A" w14:textId="77777777" w:rsidR="00A63F74" w:rsidRPr="00A63F74" w:rsidRDefault="00A63F74" w:rsidP="00A63F74">
            <w:pPr>
              <w:numPr>
                <w:ilvl w:val="0"/>
                <w:numId w:val="17"/>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economic motivations</w:t>
            </w:r>
          </w:p>
          <w:p w14:paraId="536B8A52" w14:textId="66D5918E" w:rsidR="00A63F74" w:rsidRPr="00A63F74" w:rsidRDefault="00A63F74" w:rsidP="00A63F74">
            <w:pPr>
              <w:numPr>
                <w:ilvl w:val="0"/>
                <w:numId w:val="17"/>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virtual reality (VR) and augmented reality (AR)</w:t>
            </w:r>
          </w:p>
          <w:p w14:paraId="5FA6494C" w14:textId="77777777" w:rsidR="00A63F74" w:rsidRPr="00A63F74" w:rsidRDefault="00A63F74" w:rsidP="00A63F74">
            <w:pPr>
              <w:numPr>
                <w:ilvl w:val="0"/>
                <w:numId w:val="17"/>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the life cycle of a game</w:t>
            </w:r>
          </w:p>
          <w:p w14:paraId="0956DCD4" w14:textId="434743A0" w:rsidR="00A63F74" w:rsidRPr="00A63F74" w:rsidRDefault="00A63F74" w:rsidP="00A63F74">
            <w:pPr>
              <w:numPr>
                <w:ilvl w:val="0"/>
                <w:numId w:val="17"/>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resurgence of classic games</w:t>
            </w:r>
          </w:p>
          <w:p w14:paraId="68D42178" w14:textId="77777777" w:rsidR="00A63F74" w:rsidRPr="00A63F74" w:rsidRDefault="00A63F74" w:rsidP="00A63F74">
            <w:pPr>
              <w:numPr>
                <w:ilvl w:val="0"/>
                <w:numId w:val="17"/>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obsolete games</w:t>
            </w:r>
          </w:p>
          <w:p w14:paraId="1F8C18D2" w14:textId="243DBC6C" w:rsidR="00A63F74" w:rsidRPr="00A63F74" w:rsidRDefault="00A63F74" w:rsidP="00A63F74">
            <w:pPr>
              <w:numPr>
                <w:ilvl w:val="0"/>
                <w:numId w:val="17"/>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use of AI</w:t>
            </w:r>
          </w:p>
          <w:p w14:paraId="04EEA895" w14:textId="0CA0793C" w:rsidR="00A63F74" w:rsidRPr="00A63F74" w:rsidRDefault="00A63F74" w:rsidP="00A63F74">
            <w:pPr>
              <w:numPr>
                <w:ilvl w:val="0"/>
                <w:numId w:val="17"/>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current delivery systems (e.g., physical, digital, cloud).</w:t>
            </w:r>
          </w:p>
        </w:tc>
        <w:tc>
          <w:tcPr>
            <w:tcW w:w="1347" w:type="pct"/>
          </w:tcPr>
          <w:p w14:paraId="3BB150B2"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Process/Skill Questions:</w:t>
            </w:r>
          </w:p>
          <w:p w14:paraId="6E4E4796" w14:textId="401D3A28" w:rsidR="00A63F74" w:rsidRPr="00A63F74" w:rsidRDefault="00A63F74" w:rsidP="00A63F74">
            <w:pPr>
              <w:numPr>
                <w:ilvl w:val="0"/>
                <w:numId w:val="1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forces drive trends in the game industry?</w:t>
            </w:r>
          </w:p>
          <w:p w14:paraId="306912A5" w14:textId="77777777" w:rsidR="00A63F74" w:rsidRPr="00A63F74" w:rsidRDefault="00A63F74" w:rsidP="00A63F74">
            <w:pPr>
              <w:numPr>
                <w:ilvl w:val="0"/>
                <w:numId w:val="1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How do developers identify and target the intended audience for a game? </w:t>
            </w:r>
          </w:p>
          <w:p w14:paraId="52C621E3" w14:textId="49FD20C7" w:rsidR="00A63F74" w:rsidRPr="00A63F74" w:rsidRDefault="00A63F74" w:rsidP="00A63F74">
            <w:pPr>
              <w:numPr>
                <w:ilvl w:val="0"/>
                <w:numId w:val="1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do player communities influence industry trends?</w:t>
            </w:r>
          </w:p>
        </w:tc>
        <w:tc>
          <w:tcPr>
            <w:tcW w:w="602" w:type="pct"/>
          </w:tcPr>
          <w:p w14:paraId="4DF02FAF" w14:textId="40EF49D7" w:rsidR="00A63F74" w:rsidRPr="00A63F74" w:rsidRDefault="00A63F74" w:rsidP="00A63F74">
            <w:pPr>
              <w:rPr>
                <w:rFonts w:ascii="Times New Roman" w:eastAsia="Times New Roman" w:hAnsi="Times New Roman" w:cs="Times New Roman"/>
                <w:b/>
                <w:bCs/>
                <w:sz w:val="24"/>
                <w:szCs w:val="24"/>
                <w:lang w:val="fr-FR"/>
              </w:rPr>
            </w:pPr>
            <w:proofErr w:type="gramStart"/>
            <w:r w:rsidRPr="00A63F74">
              <w:rPr>
                <w:rFonts w:ascii="Times New Roman" w:eastAsia="Times New Roman" w:hAnsi="Times New Roman" w:cs="Times New Roman"/>
                <w:sz w:val="24"/>
                <w:szCs w:val="24"/>
                <w:lang w:val="fr-FR"/>
              </w:rPr>
              <w:t>English:</w:t>
            </w:r>
            <w:proofErr w:type="gramEnd"/>
            <w:r w:rsidRPr="00A63F74">
              <w:rPr>
                <w:rFonts w:ascii="Times New Roman" w:eastAsia="Times New Roman" w:hAnsi="Times New Roman" w:cs="Times New Roman"/>
                <w:sz w:val="24"/>
                <w:szCs w:val="24"/>
                <w:lang w:val="fr-FR"/>
              </w:rPr>
              <w:t xml:space="preserve"> 10.RV, </w:t>
            </w:r>
            <w:proofErr w:type="gramStart"/>
            <w:r w:rsidRPr="00A63F74">
              <w:rPr>
                <w:rFonts w:ascii="Times New Roman" w:eastAsia="Times New Roman" w:hAnsi="Times New Roman" w:cs="Times New Roman"/>
                <w:sz w:val="24"/>
                <w:szCs w:val="24"/>
                <w:lang w:val="fr-FR"/>
              </w:rPr>
              <w:t>10.RI</w:t>
            </w:r>
            <w:proofErr w:type="gramEnd"/>
            <w:r w:rsidRPr="00A63F74">
              <w:rPr>
                <w:rFonts w:ascii="Times New Roman" w:eastAsia="Times New Roman" w:hAnsi="Times New Roman" w:cs="Times New Roman"/>
                <w:sz w:val="24"/>
                <w:szCs w:val="24"/>
                <w:lang w:val="fr-FR"/>
              </w:rPr>
              <w:t xml:space="preserve">, 10.LU, 11.RV, </w:t>
            </w:r>
            <w:proofErr w:type="gramStart"/>
            <w:r w:rsidRPr="00A63F74">
              <w:rPr>
                <w:rFonts w:ascii="Times New Roman" w:eastAsia="Times New Roman" w:hAnsi="Times New Roman" w:cs="Times New Roman"/>
                <w:sz w:val="24"/>
                <w:szCs w:val="24"/>
                <w:lang w:val="fr-FR"/>
              </w:rPr>
              <w:t>11.RI</w:t>
            </w:r>
            <w:proofErr w:type="gramEnd"/>
            <w:r w:rsidRPr="00A63F74">
              <w:rPr>
                <w:rFonts w:ascii="Times New Roman" w:eastAsia="Times New Roman" w:hAnsi="Times New Roman" w:cs="Times New Roman"/>
                <w:sz w:val="24"/>
                <w:szCs w:val="24"/>
                <w:lang w:val="fr-FR"/>
              </w:rPr>
              <w:t xml:space="preserve">, 11.LU, 12.RV, </w:t>
            </w:r>
            <w:proofErr w:type="gramStart"/>
            <w:r w:rsidRPr="00A63F74">
              <w:rPr>
                <w:rFonts w:ascii="Times New Roman" w:eastAsia="Times New Roman" w:hAnsi="Times New Roman" w:cs="Times New Roman"/>
                <w:sz w:val="24"/>
                <w:szCs w:val="24"/>
                <w:lang w:val="fr-FR"/>
              </w:rPr>
              <w:t>12.RI</w:t>
            </w:r>
            <w:proofErr w:type="gramEnd"/>
            <w:r w:rsidRPr="00A63F74">
              <w:rPr>
                <w:rFonts w:ascii="Times New Roman" w:eastAsia="Times New Roman" w:hAnsi="Times New Roman" w:cs="Times New Roman"/>
                <w:sz w:val="24"/>
                <w:szCs w:val="24"/>
                <w:lang w:val="fr-FR"/>
              </w:rPr>
              <w:t>, 12.LU</w:t>
            </w:r>
          </w:p>
        </w:tc>
        <w:tc>
          <w:tcPr>
            <w:tcW w:w="625" w:type="pct"/>
          </w:tcPr>
          <w:p w14:paraId="10C01C29" w14:textId="77777777"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1P</w:t>
            </w:r>
            <w:r w:rsidRPr="00A63F74">
              <w:rPr>
                <w:rFonts w:ascii="Times New Roman" w:hAnsi="Times New Roman" w:cs="Times New Roman"/>
                <w:sz w:val="24"/>
                <w:szCs w:val="24"/>
              </w:rPr>
              <w:t xml:space="preserve">: Analyze the rate of technological development and predict future diffusion and adoption of new technologies. </w:t>
            </w:r>
          </w:p>
          <w:p w14:paraId="35051036" w14:textId="62E29BB3" w:rsidR="00A63F74" w:rsidRPr="00A63F74" w:rsidRDefault="00A63F74" w:rsidP="00A63F74">
            <w:pPr>
              <w:rPr>
                <w:rFonts w:ascii="Times New Roman" w:hAnsi="Times New Roman" w:cs="Times New Roman"/>
                <w:sz w:val="24"/>
                <w:szCs w:val="24"/>
              </w:rPr>
            </w:pPr>
          </w:p>
          <w:p w14:paraId="1E4BADC1" w14:textId="77777777"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3I</w:t>
            </w:r>
            <w:r w:rsidRPr="00A63F74">
              <w:rPr>
                <w:rFonts w:ascii="Times New Roman" w:hAnsi="Times New Roman" w:cs="Times New Roman"/>
                <w:sz w:val="24"/>
                <w:szCs w:val="24"/>
              </w:rPr>
              <w:t xml:space="preserve">: Evaluate how technology enhances opportunities for new products and services through globalization. </w:t>
            </w:r>
          </w:p>
          <w:p w14:paraId="126220CC" w14:textId="2A7C00BD" w:rsidR="00A63F74" w:rsidRPr="00A63F74" w:rsidRDefault="00A63F74" w:rsidP="00A63F74">
            <w:pPr>
              <w:rPr>
                <w:rFonts w:ascii="Times New Roman" w:eastAsia="Times New Roman" w:hAnsi="Times New Roman" w:cs="Times New Roman"/>
                <w:b/>
                <w:bCs/>
                <w:sz w:val="24"/>
                <w:szCs w:val="24"/>
              </w:rPr>
            </w:pPr>
            <w:r w:rsidRPr="00A63F74">
              <w:rPr>
                <w:rFonts w:ascii="Times New Roman" w:hAnsi="Times New Roman" w:cs="Times New Roman"/>
                <w:sz w:val="24"/>
                <w:szCs w:val="24"/>
              </w:rPr>
              <w:br/>
            </w:r>
            <w:r w:rsidRPr="00A63F74">
              <w:rPr>
                <w:rFonts w:ascii="Times New Roman" w:hAnsi="Times New Roman" w:cs="Times New Roman"/>
                <w:b/>
                <w:bCs/>
                <w:sz w:val="24"/>
                <w:szCs w:val="24"/>
              </w:rPr>
              <w:t>3J</w:t>
            </w:r>
            <w:r w:rsidRPr="00A63F74">
              <w:rPr>
                <w:rFonts w:ascii="Times New Roman" w:hAnsi="Times New Roman" w:cs="Times New Roman"/>
                <w:sz w:val="24"/>
                <w:szCs w:val="24"/>
              </w:rPr>
              <w:t>: Connect technological progress to the advancement of other areas of knowledge and vice versa.</w:t>
            </w:r>
          </w:p>
        </w:tc>
        <w:tc>
          <w:tcPr>
            <w:tcW w:w="575" w:type="pct"/>
          </w:tcPr>
          <w:p w14:paraId="2F393E1D"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Board Game Design</w:t>
            </w:r>
          </w:p>
          <w:p w14:paraId="4210A006" w14:textId="77777777" w:rsidR="00A63F74" w:rsidRPr="00A63F74" w:rsidRDefault="00A63F74" w:rsidP="00A63F74">
            <w:pPr>
              <w:rPr>
                <w:rFonts w:ascii="Times New Roman" w:eastAsia="Times New Roman" w:hAnsi="Times New Roman" w:cs="Times New Roman"/>
                <w:sz w:val="24"/>
                <w:szCs w:val="24"/>
              </w:rPr>
            </w:pPr>
          </w:p>
          <w:p w14:paraId="5990EBE1" w14:textId="12D7D695"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Video Game Design</w:t>
            </w:r>
          </w:p>
        </w:tc>
      </w:tr>
      <w:tr w:rsidR="00A63F74" w:rsidRPr="00A63F74" w14:paraId="6D26088B" w14:textId="27B5F24D" w:rsidTr="00A63F74">
        <w:tc>
          <w:tcPr>
            <w:tcW w:w="191" w:type="pct"/>
            <w:shd w:val="clear" w:color="auto" w:fill="AEAAAA" w:themeFill="background2" w:themeFillShade="BF"/>
          </w:tcPr>
          <w:p w14:paraId="2578A84D"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29" w:type="pct"/>
            <w:shd w:val="clear" w:color="auto" w:fill="AEAAAA" w:themeFill="background2" w:themeFillShade="BF"/>
            <w:tcMar>
              <w:top w:w="43" w:type="dxa"/>
              <w:left w:w="115" w:type="dxa"/>
              <w:bottom w:w="43" w:type="dxa"/>
              <w:right w:w="115" w:type="dxa"/>
            </w:tcMar>
          </w:tcPr>
          <w:p w14:paraId="5FCA05B6" w14:textId="3457FD38" w:rsidR="00A63F74" w:rsidRPr="00A63F74" w:rsidRDefault="00A63F74" w:rsidP="00A63F74">
            <w:pPr>
              <w:tabs>
                <w:tab w:val="left" w:pos="1627"/>
              </w:tabs>
              <w:rPr>
                <w:rFonts w:ascii="Times New Roman" w:eastAsia="Times New Roman" w:hAnsi="Times New Roman" w:cs="Times New Roman"/>
                <w:b/>
                <w:bCs/>
                <w:sz w:val="24"/>
                <w:szCs w:val="24"/>
              </w:rPr>
            </w:pPr>
            <w:r w:rsidRPr="00A63F74">
              <w:rPr>
                <w:rFonts w:ascii="Times New Roman" w:eastAsia="Times New Roman" w:hAnsi="Times New Roman" w:cs="Times New Roman"/>
                <w:b/>
                <w:bCs/>
                <w:sz w:val="24"/>
                <w:szCs w:val="24"/>
              </w:rPr>
              <w:t>Introducing Game Design</w:t>
            </w:r>
          </w:p>
        </w:tc>
        <w:tc>
          <w:tcPr>
            <w:tcW w:w="1130" w:type="pct"/>
            <w:shd w:val="clear" w:color="auto" w:fill="AEAAAA" w:themeFill="background2" w:themeFillShade="BF"/>
          </w:tcPr>
          <w:p w14:paraId="644A1226"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1347" w:type="pct"/>
            <w:shd w:val="clear" w:color="auto" w:fill="AEAAAA" w:themeFill="background2" w:themeFillShade="BF"/>
          </w:tcPr>
          <w:p w14:paraId="08A71F63"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02" w:type="pct"/>
            <w:shd w:val="clear" w:color="auto" w:fill="AEAAAA" w:themeFill="background2" w:themeFillShade="BF"/>
          </w:tcPr>
          <w:p w14:paraId="0A1D4C77"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25" w:type="pct"/>
            <w:shd w:val="clear" w:color="auto" w:fill="AEAAAA" w:themeFill="background2" w:themeFillShade="BF"/>
          </w:tcPr>
          <w:p w14:paraId="210B3890"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shd w:val="clear" w:color="auto" w:fill="AEAAAA" w:themeFill="background2" w:themeFillShade="BF"/>
          </w:tcPr>
          <w:p w14:paraId="4685C328"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55DAC46B" w14:textId="149C9D04" w:rsidTr="00A63F74">
        <w:tblPrEx>
          <w:tblCellMar>
            <w:left w:w="108" w:type="dxa"/>
            <w:right w:w="108" w:type="dxa"/>
          </w:tblCellMar>
        </w:tblPrEx>
        <w:tc>
          <w:tcPr>
            <w:tcW w:w="191" w:type="pct"/>
          </w:tcPr>
          <w:p w14:paraId="68448A54" w14:textId="012F756A"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50</w:t>
            </w:r>
          </w:p>
        </w:tc>
        <w:tc>
          <w:tcPr>
            <w:tcW w:w="529" w:type="pct"/>
            <w:hideMark/>
          </w:tcPr>
          <w:p w14:paraId="2A914A18" w14:textId="20DD63A6"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Explain the foundations of a successful game. </w:t>
            </w:r>
          </w:p>
        </w:tc>
        <w:tc>
          <w:tcPr>
            <w:tcW w:w="1130" w:type="pct"/>
          </w:tcPr>
          <w:p w14:paraId="4E117E2E" w14:textId="35E39049"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Explanation may include</w:t>
            </w:r>
          </w:p>
          <w:p w14:paraId="3586E975" w14:textId="1055E567" w:rsidR="00A63F74" w:rsidRPr="00A63F74" w:rsidRDefault="00A63F74" w:rsidP="00A63F74">
            <w:pPr>
              <w:numPr>
                <w:ilvl w:val="0"/>
                <w:numId w:val="19"/>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theory/psychology</w:t>
            </w:r>
          </w:p>
          <w:p w14:paraId="10228BD2" w14:textId="314EC276" w:rsidR="00A63F74" w:rsidRPr="00A63F74" w:rsidRDefault="00A63F74" w:rsidP="00A63F74">
            <w:pPr>
              <w:numPr>
                <w:ilvl w:val="0"/>
                <w:numId w:val="19"/>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player engagement</w:t>
            </w:r>
          </w:p>
          <w:p w14:paraId="6BABD7F9" w14:textId="77777777" w:rsidR="00A63F74" w:rsidRPr="00A63F74" w:rsidRDefault="00A63F74" w:rsidP="00A63F74">
            <w:pPr>
              <w:numPr>
                <w:ilvl w:val="0"/>
                <w:numId w:val="19"/>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control (i.e., players make choices that affect the outcome)</w:t>
            </w:r>
          </w:p>
          <w:p w14:paraId="00EC2D7F" w14:textId="79E3BE1C" w:rsidR="00A63F74" w:rsidRPr="00A63F74" w:rsidRDefault="00A63F74" w:rsidP="00A63F74">
            <w:pPr>
              <w:numPr>
                <w:ilvl w:val="0"/>
                <w:numId w:val="19"/>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mechanics, balance, and rules</w:t>
            </w:r>
          </w:p>
          <w:p w14:paraId="3A895E06" w14:textId="77777777" w:rsidR="00A63F74" w:rsidRPr="00A63F74" w:rsidRDefault="00A63F74" w:rsidP="00A63F74">
            <w:pPr>
              <w:numPr>
                <w:ilvl w:val="0"/>
                <w:numId w:val="19"/>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rewards (e.g., scoring, advancement through levels, animations, random rewards)</w:t>
            </w:r>
          </w:p>
          <w:p w14:paraId="42E8DBAE" w14:textId="77777777" w:rsidR="00A63F74" w:rsidRPr="00A63F74" w:rsidRDefault="00A63F74" w:rsidP="00A63F74">
            <w:pPr>
              <w:numPr>
                <w:ilvl w:val="0"/>
                <w:numId w:val="19"/>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goals and feedback (i.e., games that provide clear, achievable goals and useful feedback)</w:t>
            </w:r>
          </w:p>
          <w:p w14:paraId="57D17D63" w14:textId="757AEF3F" w:rsidR="00A63F74" w:rsidRPr="00A63F74" w:rsidRDefault="00A63F74" w:rsidP="00A63F74">
            <w:pPr>
              <w:numPr>
                <w:ilvl w:val="0"/>
                <w:numId w:val="19"/>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game loop/replay value</w:t>
            </w:r>
          </w:p>
          <w:p w14:paraId="22D434CA" w14:textId="77316909" w:rsidR="00A63F74" w:rsidRPr="00A63F74" w:rsidRDefault="00A63F74" w:rsidP="00A63F74">
            <w:pPr>
              <w:numPr>
                <w:ilvl w:val="0"/>
                <w:numId w:val="19"/>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effective marketing.</w:t>
            </w:r>
          </w:p>
        </w:tc>
        <w:tc>
          <w:tcPr>
            <w:tcW w:w="1347" w:type="pct"/>
          </w:tcPr>
          <w:p w14:paraId="556AF986"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lastRenderedPageBreak/>
              <w:t>Process/Skill Questions:</w:t>
            </w:r>
          </w:p>
          <w:p w14:paraId="327DE41F" w14:textId="26CE7A53" w:rsidR="00A63F74" w:rsidRPr="00A63F74" w:rsidRDefault="00A63F74" w:rsidP="00A63F74">
            <w:pPr>
              <w:numPr>
                <w:ilvl w:val="0"/>
                <w:numId w:val="2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criteria determine whether a game is successful?</w:t>
            </w:r>
          </w:p>
          <w:p w14:paraId="3702A450" w14:textId="2373AF50" w:rsidR="00A63F74" w:rsidRPr="00A63F74" w:rsidRDefault="00A63F74" w:rsidP="00A63F74">
            <w:pPr>
              <w:numPr>
                <w:ilvl w:val="0"/>
                <w:numId w:val="2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role does the psychology of games play in a game?</w:t>
            </w:r>
          </w:p>
          <w:p w14:paraId="1A2F9CCF" w14:textId="77777777" w:rsidR="00A63F74" w:rsidRPr="00A63F74" w:rsidRDefault="00A63F74" w:rsidP="00A63F74">
            <w:pPr>
              <w:numPr>
                <w:ilvl w:val="0"/>
                <w:numId w:val="2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What is the difference between game design and game development? How do they overlap?</w:t>
            </w:r>
          </w:p>
          <w:p w14:paraId="530B76E3" w14:textId="77777777" w:rsidR="00A63F74" w:rsidRPr="00A63F74" w:rsidRDefault="00A63F74" w:rsidP="00A63F74">
            <w:pPr>
              <w:numPr>
                <w:ilvl w:val="0"/>
                <w:numId w:val="2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How do </w:t>
            </w:r>
            <w:proofErr w:type="gramStart"/>
            <w:r w:rsidRPr="00A63F74">
              <w:rPr>
                <w:rFonts w:ascii="Times New Roman" w:eastAsia="Times New Roman" w:hAnsi="Times New Roman" w:cs="Times New Roman"/>
                <w:sz w:val="24"/>
                <w:szCs w:val="24"/>
              </w:rPr>
              <w:t>challenge</w:t>
            </w:r>
            <w:proofErr w:type="gramEnd"/>
            <w:r w:rsidRPr="00A63F74">
              <w:rPr>
                <w:rFonts w:ascii="Times New Roman" w:eastAsia="Times New Roman" w:hAnsi="Times New Roman" w:cs="Times New Roman"/>
                <w:sz w:val="24"/>
                <w:szCs w:val="24"/>
              </w:rPr>
              <w:t xml:space="preserve"> and </w:t>
            </w:r>
            <w:proofErr w:type="gramStart"/>
            <w:r w:rsidRPr="00A63F74">
              <w:rPr>
                <w:rFonts w:ascii="Times New Roman" w:eastAsia="Times New Roman" w:hAnsi="Times New Roman" w:cs="Times New Roman"/>
                <w:sz w:val="24"/>
                <w:szCs w:val="24"/>
              </w:rPr>
              <w:t>reward</w:t>
            </w:r>
            <w:proofErr w:type="gramEnd"/>
            <w:r w:rsidRPr="00A63F74">
              <w:rPr>
                <w:rFonts w:ascii="Times New Roman" w:eastAsia="Times New Roman" w:hAnsi="Times New Roman" w:cs="Times New Roman"/>
                <w:sz w:val="24"/>
                <w:szCs w:val="24"/>
              </w:rPr>
              <w:t xml:space="preserve"> interact to keep players engaged?</w:t>
            </w:r>
          </w:p>
          <w:p w14:paraId="41F9FA75" w14:textId="7A9B1FCA" w:rsidR="00A63F74" w:rsidRPr="00A63F74" w:rsidRDefault="00A63F74" w:rsidP="00A63F74">
            <w:pPr>
              <w:numPr>
                <w:ilvl w:val="0"/>
                <w:numId w:val="2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is the difficulty of the game balanced so the game is neither too easy nor frustrating?</w:t>
            </w:r>
          </w:p>
        </w:tc>
        <w:tc>
          <w:tcPr>
            <w:tcW w:w="602" w:type="pct"/>
          </w:tcPr>
          <w:p w14:paraId="574060DE" w14:textId="36F0936A"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lastRenderedPageBreak/>
              <w:t>English: 10.RV, 10.RI, 10.LU, 10.C 11.RV, 11.RI, 11.LU, 11.C, 12.RV, 12.RI, 12.LU, 12.C</w:t>
            </w:r>
          </w:p>
        </w:tc>
        <w:tc>
          <w:tcPr>
            <w:tcW w:w="625" w:type="pct"/>
          </w:tcPr>
          <w:p w14:paraId="28D4058F" w14:textId="77777777"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1N</w:t>
            </w:r>
            <w:r w:rsidRPr="00A63F74">
              <w:rPr>
                <w:rFonts w:ascii="Times New Roman" w:hAnsi="Times New Roman" w:cs="Times New Roman"/>
                <w:sz w:val="24"/>
                <w:szCs w:val="24"/>
              </w:rPr>
              <w:t xml:space="preserve">: Explain how the world around them guides technological development and engineering design. </w:t>
            </w:r>
          </w:p>
          <w:p w14:paraId="68E6102B" w14:textId="72351CE9" w:rsidR="00A63F74" w:rsidRPr="00A63F74" w:rsidRDefault="00A63F74" w:rsidP="00A63F74">
            <w:pPr>
              <w:rPr>
                <w:rFonts w:ascii="Times New Roman" w:hAnsi="Times New Roman" w:cs="Times New Roman"/>
                <w:sz w:val="24"/>
                <w:szCs w:val="24"/>
              </w:rPr>
            </w:pPr>
          </w:p>
          <w:p w14:paraId="5D073DED" w14:textId="77777777"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lastRenderedPageBreak/>
              <w:t>2V</w:t>
            </w:r>
            <w:r w:rsidRPr="00A63F74">
              <w:rPr>
                <w:rFonts w:ascii="Times New Roman" w:hAnsi="Times New Roman" w:cs="Times New Roman"/>
                <w:sz w:val="24"/>
                <w:szCs w:val="24"/>
              </w:rPr>
              <w:t xml:space="preserve">: Analyze the stability of a technological system and how it is inﬂuenced by </w:t>
            </w:r>
            <w:proofErr w:type="gramStart"/>
            <w:r w:rsidRPr="00A63F74">
              <w:rPr>
                <w:rFonts w:ascii="Times New Roman" w:hAnsi="Times New Roman" w:cs="Times New Roman"/>
                <w:sz w:val="24"/>
                <w:szCs w:val="24"/>
              </w:rPr>
              <w:t>all of</w:t>
            </w:r>
            <w:proofErr w:type="gramEnd"/>
            <w:r w:rsidRPr="00A63F74">
              <w:rPr>
                <w:rFonts w:ascii="Times New Roman" w:hAnsi="Times New Roman" w:cs="Times New Roman"/>
                <w:sz w:val="24"/>
                <w:szCs w:val="24"/>
              </w:rPr>
              <w:t xml:space="preserve"> the components in the system, especially those in the feedback loop. </w:t>
            </w:r>
          </w:p>
          <w:p w14:paraId="79DF940C" w14:textId="7AA31712" w:rsidR="00A63F74" w:rsidRPr="00A63F74" w:rsidRDefault="00A63F74" w:rsidP="00A63F74">
            <w:pPr>
              <w:rPr>
                <w:rFonts w:ascii="Times New Roman" w:hAnsi="Times New Roman" w:cs="Times New Roman"/>
                <w:sz w:val="24"/>
                <w:szCs w:val="24"/>
              </w:rPr>
            </w:pPr>
          </w:p>
          <w:p w14:paraId="5BD10A40" w14:textId="5DB8F444" w:rsidR="00A63F74" w:rsidRPr="00A63F74" w:rsidRDefault="00A63F74" w:rsidP="00A63F74">
            <w:pPr>
              <w:rPr>
                <w:rFonts w:ascii="Times New Roman" w:eastAsia="Times New Roman" w:hAnsi="Times New Roman" w:cs="Times New Roman"/>
                <w:b/>
                <w:bCs/>
                <w:sz w:val="24"/>
                <w:szCs w:val="24"/>
              </w:rPr>
            </w:pPr>
            <w:r w:rsidRPr="00A63F74">
              <w:rPr>
                <w:rFonts w:ascii="Times New Roman" w:hAnsi="Times New Roman" w:cs="Times New Roman"/>
                <w:b/>
                <w:bCs/>
                <w:sz w:val="24"/>
                <w:szCs w:val="24"/>
              </w:rPr>
              <w:t>7Z</w:t>
            </w:r>
            <w:r w:rsidRPr="00A63F74">
              <w:rPr>
                <w:rFonts w:ascii="Times New Roman" w:hAnsi="Times New Roman" w:cs="Times New Roman"/>
                <w:sz w:val="24"/>
                <w:szCs w:val="24"/>
              </w:rPr>
              <w:t>: Apply principles of human-centered design.</w:t>
            </w:r>
          </w:p>
        </w:tc>
        <w:tc>
          <w:tcPr>
            <w:tcW w:w="575" w:type="pct"/>
          </w:tcPr>
          <w:p w14:paraId="7D4FC1C8"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Board Game Design</w:t>
            </w:r>
          </w:p>
          <w:p w14:paraId="77CA0393" w14:textId="77777777" w:rsidR="00A63F74" w:rsidRPr="00A63F74" w:rsidRDefault="00A63F74" w:rsidP="00A63F74">
            <w:pPr>
              <w:rPr>
                <w:rFonts w:ascii="Times New Roman" w:eastAsia="Times New Roman" w:hAnsi="Times New Roman" w:cs="Times New Roman"/>
                <w:sz w:val="24"/>
                <w:szCs w:val="24"/>
              </w:rPr>
            </w:pPr>
          </w:p>
          <w:p w14:paraId="7D831EC6" w14:textId="1BF80A3A"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Video Game Design</w:t>
            </w:r>
          </w:p>
        </w:tc>
      </w:tr>
      <w:tr w:rsidR="00A63F74" w:rsidRPr="00A63F74" w14:paraId="59C70014" w14:textId="2A4096DB" w:rsidTr="00A63F74">
        <w:tblPrEx>
          <w:tblCellMar>
            <w:left w:w="108" w:type="dxa"/>
            <w:right w:w="108" w:type="dxa"/>
          </w:tblCellMar>
        </w:tblPrEx>
        <w:tc>
          <w:tcPr>
            <w:tcW w:w="191" w:type="pct"/>
          </w:tcPr>
          <w:p w14:paraId="2BACB090" w14:textId="72A4B241"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51</w:t>
            </w:r>
          </w:p>
        </w:tc>
        <w:tc>
          <w:tcPr>
            <w:tcW w:w="529" w:type="pct"/>
            <w:hideMark/>
          </w:tcPr>
          <w:p w14:paraId="44AE2BFD" w14:textId="287BAD1B"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Describe the components of game design. </w:t>
            </w:r>
          </w:p>
        </w:tc>
        <w:tc>
          <w:tcPr>
            <w:tcW w:w="1130" w:type="pct"/>
          </w:tcPr>
          <w:p w14:paraId="7E7FCF27"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Description should include</w:t>
            </w:r>
          </w:p>
          <w:p w14:paraId="083B065B" w14:textId="77777777" w:rsidR="00A63F74" w:rsidRPr="00A63F74" w:rsidRDefault="00A63F74" w:rsidP="00A63F74">
            <w:pPr>
              <w:numPr>
                <w:ilvl w:val="0"/>
                <w:numId w:val="21"/>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art</w:t>
            </w:r>
          </w:p>
          <w:p w14:paraId="5B6F75D9" w14:textId="77777777" w:rsidR="00A63F74" w:rsidRPr="00A63F74" w:rsidRDefault="00A63F74" w:rsidP="00A63F74">
            <w:pPr>
              <w:numPr>
                <w:ilvl w:val="0"/>
                <w:numId w:val="21"/>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sound</w:t>
            </w:r>
          </w:p>
          <w:p w14:paraId="5E08E6CA" w14:textId="77777777" w:rsidR="00A63F74" w:rsidRPr="00A63F74" w:rsidRDefault="00A63F74" w:rsidP="00A63F74">
            <w:pPr>
              <w:numPr>
                <w:ilvl w:val="0"/>
                <w:numId w:val="21"/>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writing</w:t>
            </w:r>
          </w:p>
          <w:p w14:paraId="07940EEA" w14:textId="58B788F7" w:rsidR="00A63F74" w:rsidRPr="00A63F74" w:rsidRDefault="00A63F74" w:rsidP="00A63F74">
            <w:pPr>
              <w:numPr>
                <w:ilvl w:val="0"/>
                <w:numId w:val="21"/>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design</w:t>
            </w:r>
          </w:p>
          <w:p w14:paraId="168AAEE0" w14:textId="3F773710" w:rsidR="00A63F74" w:rsidRPr="00A63F74" w:rsidRDefault="00A63F74" w:rsidP="00A63F74">
            <w:pPr>
              <w:numPr>
                <w:ilvl w:val="0"/>
                <w:numId w:val="21"/>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UX</w:t>
            </w:r>
          </w:p>
          <w:p w14:paraId="44921454" w14:textId="77777777" w:rsidR="00A63F74" w:rsidRPr="00A63F74" w:rsidRDefault="00A63F74" w:rsidP="00A63F74">
            <w:pPr>
              <w:numPr>
                <w:ilvl w:val="0"/>
                <w:numId w:val="21"/>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programming</w:t>
            </w:r>
          </w:p>
          <w:p w14:paraId="2FE6DC81" w14:textId="5F4DF0D8" w:rsidR="00A63F74" w:rsidRPr="00A63F74" w:rsidRDefault="00A63F74" w:rsidP="00A63F74">
            <w:pPr>
              <w:numPr>
                <w:ilvl w:val="0"/>
                <w:numId w:val="21"/>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production</w:t>
            </w:r>
          </w:p>
          <w:p w14:paraId="68DA710F" w14:textId="183FA27F" w:rsidR="00A63F74" w:rsidRPr="00A63F74" w:rsidRDefault="00A63F74" w:rsidP="00A63F74">
            <w:pPr>
              <w:numPr>
                <w:ilvl w:val="0"/>
                <w:numId w:val="21"/>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QA.</w:t>
            </w:r>
          </w:p>
        </w:tc>
        <w:tc>
          <w:tcPr>
            <w:tcW w:w="1347" w:type="pct"/>
          </w:tcPr>
          <w:p w14:paraId="003BEF8A"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Process/Skill Questions:</w:t>
            </w:r>
          </w:p>
          <w:p w14:paraId="2353DA37" w14:textId="2C382D65" w:rsidR="00A63F74" w:rsidRPr="00A63F74" w:rsidRDefault="00A63F74" w:rsidP="00A63F74">
            <w:pPr>
              <w:numPr>
                <w:ilvl w:val="0"/>
                <w:numId w:val="22"/>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What effect would </w:t>
            </w:r>
            <w:proofErr w:type="gramStart"/>
            <w:r w:rsidRPr="00A63F74">
              <w:rPr>
                <w:rFonts w:ascii="Times New Roman" w:eastAsia="Times New Roman" w:hAnsi="Times New Roman" w:cs="Times New Roman"/>
                <w:sz w:val="24"/>
                <w:szCs w:val="24"/>
              </w:rPr>
              <w:t>changing</w:t>
            </w:r>
            <w:proofErr w:type="gramEnd"/>
            <w:r w:rsidRPr="00A63F74">
              <w:rPr>
                <w:rFonts w:ascii="Times New Roman" w:eastAsia="Times New Roman" w:hAnsi="Times New Roman" w:cs="Times New Roman"/>
                <w:sz w:val="24"/>
                <w:szCs w:val="24"/>
              </w:rPr>
              <w:t xml:space="preserve"> the art, sound, or UX have on games?</w:t>
            </w:r>
          </w:p>
          <w:p w14:paraId="0AD1C2C0" w14:textId="77777777" w:rsidR="00A63F74" w:rsidRPr="00A63F74" w:rsidRDefault="00A63F74" w:rsidP="00A63F74">
            <w:pPr>
              <w:numPr>
                <w:ilvl w:val="0"/>
                <w:numId w:val="22"/>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are examples of good art or writing in games?</w:t>
            </w:r>
          </w:p>
          <w:p w14:paraId="6A1751A5" w14:textId="77777777" w:rsidR="00A63F74" w:rsidRPr="00A63F74" w:rsidRDefault="00A63F74" w:rsidP="00A63F74">
            <w:pPr>
              <w:numPr>
                <w:ilvl w:val="0"/>
                <w:numId w:val="22"/>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do bugs or glitches affect gameplay?</w:t>
            </w:r>
          </w:p>
          <w:p w14:paraId="1F3038B9" w14:textId="66846481" w:rsidR="00A63F74" w:rsidRPr="00A63F74" w:rsidRDefault="00A63F74" w:rsidP="00A63F74">
            <w:pPr>
              <w:numPr>
                <w:ilvl w:val="0"/>
                <w:numId w:val="22"/>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kind of feedback is important during playtesting?</w:t>
            </w:r>
          </w:p>
        </w:tc>
        <w:tc>
          <w:tcPr>
            <w:tcW w:w="602" w:type="pct"/>
          </w:tcPr>
          <w:p w14:paraId="0AE80C07" w14:textId="46541DA7" w:rsidR="00A63F74" w:rsidRPr="00A63F74" w:rsidRDefault="00A63F74" w:rsidP="00A63F74">
            <w:pPr>
              <w:rPr>
                <w:rFonts w:ascii="Times New Roman" w:eastAsia="Times New Roman" w:hAnsi="Times New Roman" w:cs="Times New Roman"/>
                <w:b/>
                <w:bCs/>
                <w:sz w:val="24"/>
                <w:szCs w:val="24"/>
                <w:lang w:val="fr-FR"/>
              </w:rPr>
            </w:pPr>
            <w:proofErr w:type="gramStart"/>
            <w:r w:rsidRPr="00A63F74">
              <w:rPr>
                <w:rFonts w:ascii="Times New Roman" w:eastAsia="Times New Roman" w:hAnsi="Times New Roman" w:cs="Times New Roman"/>
                <w:sz w:val="24"/>
                <w:szCs w:val="24"/>
                <w:lang w:val="fr-FR"/>
              </w:rPr>
              <w:t>English:</w:t>
            </w:r>
            <w:proofErr w:type="gramEnd"/>
            <w:r w:rsidRPr="00A63F74">
              <w:rPr>
                <w:rFonts w:ascii="Times New Roman" w:eastAsia="Times New Roman" w:hAnsi="Times New Roman" w:cs="Times New Roman"/>
                <w:sz w:val="24"/>
                <w:szCs w:val="24"/>
                <w:lang w:val="fr-FR"/>
              </w:rPr>
              <w:t xml:space="preserve"> 10.RV, </w:t>
            </w:r>
            <w:proofErr w:type="gramStart"/>
            <w:r w:rsidRPr="00A63F74">
              <w:rPr>
                <w:rFonts w:ascii="Times New Roman" w:eastAsia="Times New Roman" w:hAnsi="Times New Roman" w:cs="Times New Roman"/>
                <w:sz w:val="24"/>
                <w:szCs w:val="24"/>
                <w:lang w:val="fr-FR"/>
              </w:rPr>
              <w:t>10.RI</w:t>
            </w:r>
            <w:proofErr w:type="gramEnd"/>
            <w:r w:rsidRPr="00A63F74">
              <w:rPr>
                <w:rFonts w:ascii="Times New Roman" w:eastAsia="Times New Roman" w:hAnsi="Times New Roman" w:cs="Times New Roman"/>
                <w:sz w:val="24"/>
                <w:szCs w:val="24"/>
                <w:lang w:val="fr-FR"/>
              </w:rPr>
              <w:t xml:space="preserve">, 10.LU, 11.RV, </w:t>
            </w:r>
            <w:proofErr w:type="gramStart"/>
            <w:r w:rsidRPr="00A63F74">
              <w:rPr>
                <w:rFonts w:ascii="Times New Roman" w:eastAsia="Times New Roman" w:hAnsi="Times New Roman" w:cs="Times New Roman"/>
                <w:sz w:val="24"/>
                <w:szCs w:val="24"/>
                <w:lang w:val="fr-FR"/>
              </w:rPr>
              <w:t>11.RI</w:t>
            </w:r>
            <w:proofErr w:type="gramEnd"/>
            <w:r w:rsidRPr="00A63F74">
              <w:rPr>
                <w:rFonts w:ascii="Times New Roman" w:eastAsia="Times New Roman" w:hAnsi="Times New Roman" w:cs="Times New Roman"/>
                <w:sz w:val="24"/>
                <w:szCs w:val="24"/>
                <w:lang w:val="fr-FR"/>
              </w:rPr>
              <w:t xml:space="preserve">, 11.LU, 12.RV, </w:t>
            </w:r>
            <w:proofErr w:type="gramStart"/>
            <w:r w:rsidRPr="00A63F74">
              <w:rPr>
                <w:rFonts w:ascii="Times New Roman" w:eastAsia="Times New Roman" w:hAnsi="Times New Roman" w:cs="Times New Roman"/>
                <w:sz w:val="24"/>
                <w:szCs w:val="24"/>
                <w:lang w:val="fr-FR"/>
              </w:rPr>
              <w:t>12.RI</w:t>
            </w:r>
            <w:proofErr w:type="gramEnd"/>
            <w:r w:rsidRPr="00A63F74">
              <w:rPr>
                <w:rFonts w:ascii="Times New Roman" w:eastAsia="Times New Roman" w:hAnsi="Times New Roman" w:cs="Times New Roman"/>
                <w:sz w:val="24"/>
                <w:szCs w:val="24"/>
                <w:lang w:val="fr-FR"/>
              </w:rPr>
              <w:t>, 12.LU</w:t>
            </w:r>
          </w:p>
        </w:tc>
        <w:tc>
          <w:tcPr>
            <w:tcW w:w="625" w:type="pct"/>
          </w:tcPr>
          <w:p w14:paraId="11F411A5" w14:textId="1B7FAFBE"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1O</w:t>
            </w:r>
            <w:r w:rsidRPr="00A63F74">
              <w:rPr>
                <w:rFonts w:ascii="Times New Roman" w:hAnsi="Times New Roman" w:cs="Times New Roman"/>
                <w:sz w:val="24"/>
                <w:szCs w:val="24"/>
              </w:rPr>
              <w:t xml:space="preserve">: Assess how similarities and differences among scientific, mathematics, engineering, and technological knowledge and skills contributed to the design of a product or system. </w:t>
            </w:r>
            <w:r w:rsidRPr="00A63F74">
              <w:rPr>
                <w:rFonts w:ascii="Times New Roman" w:hAnsi="Times New Roman" w:cs="Times New Roman"/>
                <w:sz w:val="24"/>
                <w:szCs w:val="24"/>
              </w:rPr>
              <w:br/>
            </w:r>
          </w:p>
          <w:p w14:paraId="0322326D" w14:textId="5B55AC19" w:rsidR="00A63F74" w:rsidRPr="00A63F74" w:rsidRDefault="00A63F74" w:rsidP="00A63F74">
            <w:pPr>
              <w:rPr>
                <w:rFonts w:ascii="Times New Roman" w:eastAsia="Times New Roman" w:hAnsi="Times New Roman" w:cs="Times New Roman"/>
                <w:b/>
                <w:bCs/>
                <w:sz w:val="24"/>
                <w:szCs w:val="24"/>
              </w:rPr>
            </w:pPr>
            <w:r w:rsidRPr="00A63F74">
              <w:rPr>
                <w:rFonts w:ascii="Times New Roman" w:hAnsi="Times New Roman" w:cs="Times New Roman"/>
                <w:b/>
                <w:bCs/>
                <w:sz w:val="24"/>
                <w:szCs w:val="24"/>
              </w:rPr>
              <w:t>2Z</w:t>
            </w:r>
            <w:r w:rsidRPr="00A63F74">
              <w:rPr>
                <w:rFonts w:ascii="Times New Roman" w:hAnsi="Times New Roman" w:cs="Times New Roman"/>
                <w:sz w:val="24"/>
                <w:szCs w:val="24"/>
              </w:rPr>
              <w:t xml:space="preserve">: Use management processes in planning, organizing, and controlling work. </w:t>
            </w:r>
          </w:p>
        </w:tc>
        <w:tc>
          <w:tcPr>
            <w:tcW w:w="575" w:type="pct"/>
          </w:tcPr>
          <w:p w14:paraId="15AD153C"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Board Game Design</w:t>
            </w:r>
          </w:p>
          <w:p w14:paraId="2C14612F" w14:textId="77777777" w:rsidR="00A63F74" w:rsidRPr="00A63F74" w:rsidRDefault="00A63F74" w:rsidP="00A63F74">
            <w:pPr>
              <w:rPr>
                <w:rFonts w:ascii="Times New Roman" w:eastAsia="Times New Roman" w:hAnsi="Times New Roman" w:cs="Times New Roman"/>
                <w:sz w:val="24"/>
                <w:szCs w:val="24"/>
              </w:rPr>
            </w:pPr>
          </w:p>
          <w:p w14:paraId="51F536D2" w14:textId="24E11F5E"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Video Game Design</w:t>
            </w:r>
          </w:p>
        </w:tc>
      </w:tr>
      <w:tr w:rsidR="00A63F74" w:rsidRPr="00A63F74" w14:paraId="64C452A2" w14:textId="4744EB1C" w:rsidTr="00A63F74">
        <w:tblPrEx>
          <w:tblCellMar>
            <w:left w:w="108" w:type="dxa"/>
            <w:right w:w="108" w:type="dxa"/>
          </w:tblCellMar>
        </w:tblPrEx>
        <w:tc>
          <w:tcPr>
            <w:tcW w:w="191" w:type="pct"/>
          </w:tcPr>
          <w:p w14:paraId="295B07C4" w14:textId="3B9C9A1F"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52</w:t>
            </w:r>
          </w:p>
        </w:tc>
        <w:tc>
          <w:tcPr>
            <w:tcW w:w="529" w:type="pct"/>
            <w:hideMark/>
          </w:tcPr>
          <w:p w14:paraId="425ADCED" w14:textId="226CBF03"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Describe elements of a game prototype.</w:t>
            </w:r>
          </w:p>
        </w:tc>
        <w:tc>
          <w:tcPr>
            <w:tcW w:w="1130" w:type="pct"/>
          </w:tcPr>
          <w:p w14:paraId="64AD7629" w14:textId="522D7A53"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Description should include</w:t>
            </w:r>
          </w:p>
          <w:p w14:paraId="075B2071" w14:textId="77D3F24B" w:rsidR="00A63F74" w:rsidRPr="00A63F74" w:rsidRDefault="00A63F74" w:rsidP="00A63F74">
            <w:pPr>
              <w:numPr>
                <w:ilvl w:val="0"/>
                <w:numId w:val="2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concept</w:t>
            </w:r>
          </w:p>
          <w:p w14:paraId="6D9AFF7F" w14:textId="39359C93" w:rsidR="00A63F74" w:rsidRPr="00A63F74" w:rsidRDefault="00A63F74" w:rsidP="00A63F74">
            <w:pPr>
              <w:numPr>
                <w:ilvl w:val="0"/>
                <w:numId w:val="2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genre and target audience</w:t>
            </w:r>
          </w:p>
          <w:p w14:paraId="6E48ADF6" w14:textId="58C4987B" w:rsidR="00A63F74" w:rsidRPr="00A63F74" w:rsidRDefault="00A63F74" w:rsidP="00A63F74">
            <w:pPr>
              <w:numPr>
                <w:ilvl w:val="0"/>
                <w:numId w:val="2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components</w:t>
            </w:r>
          </w:p>
          <w:p w14:paraId="754695E6" w14:textId="77777777" w:rsidR="00A63F74" w:rsidRPr="00A63F74" w:rsidRDefault="00A63F74" w:rsidP="00A63F74">
            <w:pPr>
              <w:numPr>
                <w:ilvl w:val="0"/>
                <w:numId w:val="2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game foundations (e.g., rules, goals)</w:t>
            </w:r>
          </w:p>
          <w:p w14:paraId="6028371F" w14:textId="77777777" w:rsidR="00A63F74" w:rsidRPr="00A63F74" w:rsidRDefault="00A63F74" w:rsidP="00A63F74">
            <w:pPr>
              <w:numPr>
                <w:ilvl w:val="0"/>
                <w:numId w:val="2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a working solution</w:t>
            </w:r>
          </w:p>
          <w:p w14:paraId="32DA4BE3" w14:textId="45431327" w:rsidR="00A63F74" w:rsidRPr="00A63F74" w:rsidRDefault="00A63F74" w:rsidP="00A63F74">
            <w:pPr>
              <w:numPr>
                <w:ilvl w:val="0"/>
                <w:numId w:val="2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a playable activity.</w:t>
            </w:r>
          </w:p>
        </w:tc>
        <w:tc>
          <w:tcPr>
            <w:tcW w:w="1347" w:type="pct"/>
          </w:tcPr>
          <w:p w14:paraId="3EFBD848"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lastRenderedPageBreak/>
              <w:t>Process/Skill Questions:</w:t>
            </w:r>
          </w:p>
          <w:p w14:paraId="49EEEC26" w14:textId="77777777" w:rsidR="00A63F74" w:rsidRPr="00A63F74" w:rsidRDefault="00A63F74" w:rsidP="00A63F74">
            <w:pPr>
              <w:numPr>
                <w:ilvl w:val="0"/>
                <w:numId w:val="2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are the most important things to include in a prototype for a new game?</w:t>
            </w:r>
          </w:p>
          <w:p w14:paraId="7B9E0A7E" w14:textId="2EE494FC" w:rsidR="00A63F74" w:rsidRPr="00A63F74" w:rsidRDefault="00A63F74" w:rsidP="00A63F74">
            <w:pPr>
              <w:numPr>
                <w:ilvl w:val="0"/>
                <w:numId w:val="2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components of the game support the genre and target audience?</w:t>
            </w:r>
          </w:p>
        </w:tc>
        <w:tc>
          <w:tcPr>
            <w:tcW w:w="602" w:type="pct"/>
          </w:tcPr>
          <w:p w14:paraId="39FC7354" w14:textId="240268D6" w:rsidR="00A63F74" w:rsidRPr="00A63F74" w:rsidRDefault="00A63F74" w:rsidP="00A63F74">
            <w:pPr>
              <w:rPr>
                <w:rFonts w:ascii="Times New Roman" w:eastAsia="Times New Roman" w:hAnsi="Times New Roman" w:cs="Times New Roman"/>
                <w:b/>
                <w:bCs/>
                <w:sz w:val="24"/>
                <w:szCs w:val="24"/>
                <w:lang w:val="fr-FR"/>
              </w:rPr>
            </w:pPr>
            <w:proofErr w:type="gramStart"/>
            <w:r w:rsidRPr="00A63F74">
              <w:rPr>
                <w:rFonts w:ascii="Times New Roman" w:eastAsia="Times New Roman" w:hAnsi="Times New Roman" w:cs="Times New Roman"/>
                <w:sz w:val="24"/>
                <w:szCs w:val="24"/>
                <w:lang w:val="fr-FR"/>
              </w:rPr>
              <w:t>English:</w:t>
            </w:r>
            <w:proofErr w:type="gramEnd"/>
            <w:r w:rsidRPr="00A63F74">
              <w:rPr>
                <w:rFonts w:ascii="Times New Roman" w:eastAsia="Times New Roman" w:hAnsi="Times New Roman" w:cs="Times New Roman"/>
                <w:sz w:val="24"/>
                <w:szCs w:val="24"/>
                <w:lang w:val="fr-FR"/>
              </w:rPr>
              <w:t xml:space="preserve"> 10.RV, </w:t>
            </w:r>
            <w:proofErr w:type="gramStart"/>
            <w:r w:rsidRPr="00A63F74">
              <w:rPr>
                <w:rFonts w:ascii="Times New Roman" w:eastAsia="Times New Roman" w:hAnsi="Times New Roman" w:cs="Times New Roman"/>
                <w:sz w:val="24"/>
                <w:szCs w:val="24"/>
                <w:lang w:val="fr-FR"/>
              </w:rPr>
              <w:t>10.RI</w:t>
            </w:r>
            <w:proofErr w:type="gramEnd"/>
            <w:r w:rsidRPr="00A63F74">
              <w:rPr>
                <w:rFonts w:ascii="Times New Roman" w:eastAsia="Times New Roman" w:hAnsi="Times New Roman" w:cs="Times New Roman"/>
                <w:sz w:val="24"/>
                <w:szCs w:val="24"/>
                <w:lang w:val="fr-FR"/>
              </w:rPr>
              <w:t xml:space="preserve">, 10.LU, 11.RV, </w:t>
            </w:r>
            <w:proofErr w:type="gramStart"/>
            <w:r w:rsidRPr="00A63F74">
              <w:rPr>
                <w:rFonts w:ascii="Times New Roman" w:eastAsia="Times New Roman" w:hAnsi="Times New Roman" w:cs="Times New Roman"/>
                <w:sz w:val="24"/>
                <w:szCs w:val="24"/>
                <w:lang w:val="fr-FR"/>
              </w:rPr>
              <w:t>11.RI</w:t>
            </w:r>
            <w:proofErr w:type="gramEnd"/>
            <w:r w:rsidRPr="00A63F74">
              <w:rPr>
                <w:rFonts w:ascii="Times New Roman" w:eastAsia="Times New Roman" w:hAnsi="Times New Roman" w:cs="Times New Roman"/>
                <w:sz w:val="24"/>
                <w:szCs w:val="24"/>
                <w:lang w:val="fr-FR"/>
              </w:rPr>
              <w:t xml:space="preserve">, 11.LU, 12.RV, </w:t>
            </w:r>
            <w:proofErr w:type="gramStart"/>
            <w:r w:rsidRPr="00A63F74">
              <w:rPr>
                <w:rFonts w:ascii="Times New Roman" w:eastAsia="Times New Roman" w:hAnsi="Times New Roman" w:cs="Times New Roman"/>
                <w:sz w:val="24"/>
                <w:szCs w:val="24"/>
                <w:lang w:val="fr-FR"/>
              </w:rPr>
              <w:t>12.RI</w:t>
            </w:r>
            <w:proofErr w:type="gramEnd"/>
            <w:r w:rsidRPr="00A63F74">
              <w:rPr>
                <w:rFonts w:ascii="Times New Roman" w:eastAsia="Times New Roman" w:hAnsi="Times New Roman" w:cs="Times New Roman"/>
                <w:sz w:val="24"/>
                <w:szCs w:val="24"/>
                <w:lang w:val="fr-FR"/>
              </w:rPr>
              <w:t>, 12.LU</w:t>
            </w:r>
          </w:p>
        </w:tc>
        <w:tc>
          <w:tcPr>
            <w:tcW w:w="625" w:type="pct"/>
          </w:tcPr>
          <w:p w14:paraId="34CA6815" w14:textId="0C85DA1A"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2T</w:t>
            </w:r>
            <w:r w:rsidRPr="00A63F74">
              <w:rPr>
                <w:rFonts w:ascii="Times New Roman" w:hAnsi="Times New Roman" w:cs="Times New Roman"/>
                <w:sz w:val="24"/>
                <w:szCs w:val="24"/>
              </w:rPr>
              <w:t xml:space="preserve">: Demonstrate the use of conceptual, graphical, virtual, mathematical, and physical modeling to identify conﬂicting considerations before </w:t>
            </w:r>
            <w:r w:rsidRPr="00A63F74">
              <w:rPr>
                <w:rFonts w:ascii="Times New Roman" w:hAnsi="Times New Roman" w:cs="Times New Roman"/>
                <w:sz w:val="24"/>
                <w:szCs w:val="24"/>
              </w:rPr>
              <w:lastRenderedPageBreak/>
              <w:t xml:space="preserve">the entire system is developed and to aid in design decision making. </w:t>
            </w:r>
            <w:r w:rsidRPr="00A63F74">
              <w:rPr>
                <w:rFonts w:ascii="Times New Roman" w:hAnsi="Times New Roman" w:cs="Times New Roman"/>
                <w:sz w:val="24"/>
                <w:szCs w:val="24"/>
              </w:rPr>
              <w:br/>
            </w:r>
          </w:p>
          <w:p w14:paraId="24E13569" w14:textId="5407C78B" w:rsidR="00A63F74" w:rsidRPr="00A63F74" w:rsidRDefault="00A63F74" w:rsidP="00A63F74">
            <w:pPr>
              <w:rPr>
                <w:rFonts w:ascii="Times New Roman" w:eastAsia="Times New Roman" w:hAnsi="Times New Roman" w:cs="Times New Roman"/>
                <w:b/>
                <w:bCs/>
                <w:sz w:val="24"/>
                <w:szCs w:val="24"/>
              </w:rPr>
            </w:pPr>
            <w:r w:rsidRPr="00A63F74">
              <w:rPr>
                <w:rFonts w:ascii="Times New Roman" w:hAnsi="Times New Roman" w:cs="Times New Roman"/>
                <w:b/>
                <w:bCs/>
                <w:sz w:val="24"/>
                <w:szCs w:val="24"/>
              </w:rPr>
              <w:t>7CC</w:t>
            </w:r>
            <w:r w:rsidRPr="00A63F74">
              <w:rPr>
                <w:rFonts w:ascii="Times New Roman" w:hAnsi="Times New Roman" w:cs="Times New Roman"/>
                <w:sz w:val="24"/>
                <w:szCs w:val="24"/>
              </w:rPr>
              <w:t>: Apply a broad range of design skills to their design process.</w:t>
            </w:r>
          </w:p>
        </w:tc>
        <w:tc>
          <w:tcPr>
            <w:tcW w:w="575" w:type="pct"/>
          </w:tcPr>
          <w:p w14:paraId="6B7D2413"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Board Game Design</w:t>
            </w:r>
          </w:p>
          <w:p w14:paraId="3ADDDF52" w14:textId="77777777" w:rsidR="00A63F74" w:rsidRPr="00A63F74" w:rsidRDefault="00A63F74" w:rsidP="00A63F74">
            <w:pPr>
              <w:rPr>
                <w:rFonts w:ascii="Times New Roman" w:eastAsia="Times New Roman" w:hAnsi="Times New Roman" w:cs="Times New Roman"/>
                <w:sz w:val="24"/>
                <w:szCs w:val="24"/>
              </w:rPr>
            </w:pPr>
          </w:p>
          <w:p w14:paraId="6ECAB317" w14:textId="6CCD0E59"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Video Game Design</w:t>
            </w:r>
          </w:p>
        </w:tc>
      </w:tr>
      <w:tr w:rsidR="00A63F74" w:rsidRPr="00A63F74" w14:paraId="49C5173F" w14:textId="7145712A" w:rsidTr="00A63F74">
        <w:tblPrEx>
          <w:tblCellMar>
            <w:left w:w="108" w:type="dxa"/>
            <w:right w:w="108" w:type="dxa"/>
          </w:tblCellMar>
        </w:tblPrEx>
        <w:tc>
          <w:tcPr>
            <w:tcW w:w="191" w:type="pct"/>
          </w:tcPr>
          <w:p w14:paraId="2114FDD5" w14:textId="57BF48B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53</w:t>
            </w:r>
          </w:p>
        </w:tc>
        <w:tc>
          <w:tcPr>
            <w:tcW w:w="529" w:type="pct"/>
          </w:tcPr>
          <w:p w14:paraId="3D5A8C6D" w14:textId="24A48669"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Identify components of a production plan. </w:t>
            </w:r>
          </w:p>
        </w:tc>
        <w:tc>
          <w:tcPr>
            <w:tcW w:w="1130" w:type="pct"/>
          </w:tcPr>
          <w:p w14:paraId="5564BF42"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Identification should include</w:t>
            </w:r>
          </w:p>
          <w:p w14:paraId="150A338D" w14:textId="7BD08E3D" w:rsidR="00A63F74" w:rsidRPr="00A63F74" w:rsidRDefault="00A63F74" w:rsidP="00A63F74">
            <w:pPr>
              <w:numPr>
                <w:ilvl w:val="0"/>
                <w:numId w:val="26"/>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production schedule</w:t>
            </w:r>
          </w:p>
          <w:p w14:paraId="43686344" w14:textId="77777777" w:rsidR="00A63F74" w:rsidRPr="00A63F74" w:rsidRDefault="00A63F74" w:rsidP="00A63F74">
            <w:pPr>
              <w:numPr>
                <w:ilvl w:val="0"/>
                <w:numId w:val="26"/>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story</w:t>
            </w:r>
          </w:p>
          <w:p w14:paraId="16B506A4" w14:textId="77777777" w:rsidR="00A63F74" w:rsidRPr="00A63F74" w:rsidRDefault="00A63F74" w:rsidP="00A63F74">
            <w:pPr>
              <w:numPr>
                <w:ilvl w:val="0"/>
                <w:numId w:val="26"/>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art</w:t>
            </w:r>
          </w:p>
          <w:p w14:paraId="418015FF" w14:textId="77777777" w:rsidR="00A63F74" w:rsidRPr="00A63F74" w:rsidRDefault="00A63F74" w:rsidP="00A63F74">
            <w:pPr>
              <w:numPr>
                <w:ilvl w:val="0"/>
                <w:numId w:val="26"/>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mechanics</w:t>
            </w:r>
          </w:p>
          <w:p w14:paraId="55CA0657" w14:textId="04F837C4" w:rsidR="00A63F74" w:rsidRPr="00A63F74" w:rsidRDefault="00A63F74" w:rsidP="00A63F74">
            <w:pPr>
              <w:numPr>
                <w:ilvl w:val="0"/>
                <w:numId w:val="26"/>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possible future enhancements.</w:t>
            </w:r>
          </w:p>
        </w:tc>
        <w:tc>
          <w:tcPr>
            <w:tcW w:w="1347" w:type="pct"/>
          </w:tcPr>
          <w:p w14:paraId="5AC1291A"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Process/Skill Questions:</w:t>
            </w:r>
          </w:p>
          <w:p w14:paraId="7A7CA19E" w14:textId="654CE93A" w:rsidR="00A63F74" w:rsidRPr="00A63F74" w:rsidRDefault="00A63F74" w:rsidP="00A63F74">
            <w:pPr>
              <w:numPr>
                <w:ilvl w:val="0"/>
                <w:numId w:val="27"/>
              </w:num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What are the major stages of a production schedule?</w:t>
            </w:r>
          </w:p>
          <w:p w14:paraId="42622227" w14:textId="5D65358F" w:rsidR="00A63F74" w:rsidRPr="00A63F74" w:rsidRDefault="00A63F74" w:rsidP="00A63F74">
            <w:pPr>
              <w:numPr>
                <w:ilvl w:val="0"/>
                <w:numId w:val="27"/>
              </w:num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How does planning for possible future updates influence the design of the current version of the game?</w:t>
            </w:r>
          </w:p>
        </w:tc>
        <w:tc>
          <w:tcPr>
            <w:tcW w:w="602" w:type="pct"/>
          </w:tcPr>
          <w:p w14:paraId="1013432F" w14:textId="0B7C9311"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English: 10.RV, 10.RI, 11.DSR, 11.RV, 11.RI, 12.RV, 12.RI</w:t>
            </w:r>
          </w:p>
        </w:tc>
        <w:tc>
          <w:tcPr>
            <w:tcW w:w="625" w:type="pct"/>
          </w:tcPr>
          <w:p w14:paraId="497F03A3" w14:textId="77777777"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2Z</w:t>
            </w:r>
            <w:r w:rsidRPr="00A63F74">
              <w:rPr>
                <w:rFonts w:ascii="Times New Roman" w:hAnsi="Times New Roman" w:cs="Times New Roman"/>
                <w:sz w:val="24"/>
                <w:szCs w:val="24"/>
              </w:rPr>
              <w:t xml:space="preserve">: Use management processes in planning, organizing, and controlling work. </w:t>
            </w:r>
          </w:p>
          <w:p w14:paraId="28BB682C" w14:textId="060CD544" w:rsidR="00A63F74" w:rsidRPr="00A63F74" w:rsidRDefault="00A63F74" w:rsidP="00A63F74">
            <w:pPr>
              <w:rPr>
                <w:rFonts w:ascii="Times New Roman" w:hAnsi="Times New Roman" w:cs="Times New Roman"/>
                <w:sz w:val="24"/>
                <w:szCs w:val="24"/>
              </w:rPr>
            </w:pPr>
          </w:p>
          <w:p w14:paraId="4E051D58" w14:textId="38981F4D" w:rsidR="00A63F74" w:rsidRPr="00A63F74" w:rsidRDefault="00A63F74" w:rsidP="00A63F74">
            <w:pPr>
              <w:rPr>
                <w:rFonts w:ascii="Times New Roman" w:eastAsia="Times New Roman" w:hAnsi="Times New Roman" w:cs="Times New Roman"/>
                <w:b/>
                <w:bCs/>
                <w:sz w:val="24"/>
                <w:szCs w:val="24"/>
              </w:rPr>
            </w:pPr>
            <w:r w:rsidRPr="00A63F74">
              <w:rPr>
                <w:rFonts w:ascii="Times New Roman" w:hAnsi="Times New Roman" w:cs="Times New Roman"/>
                <w:b/>
                <w:bCs/>
                <w:sz w:val="24"/>
                <w:szCs w:val="24"/>
              </w:rPr>
              <w:t>7X</w:t>
            </w:r>
            <w:r w:rsidRPr="00A63F74">
              <w:rPr>
                <w:rFonts w:ascii="Times New Roman" w:hAnsi="Times New Roman" w:cs="Times New Roman"/>
                <w:sz w:val="24"/>
                <w:szCs w:val="24"/>
              </w:rPr>
              <w:t>: Document trade-offs in the technology and engineering design process to produce the optimal design.</w:t>
            </w:r>
          </w:p>
        </w:tc>
        <w:tc>
          <w:tcPr>
            <w:tcW w:w="575" w:type="pct"/>
          </w:tcPr>
          <w:p w14:paraId="11AC6A11"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Board Game Design</w:t>
            </w:r>
          </w:p>
          <w:p w14:paraId="1E6DB9DD" w14:textId="77777777" w:rsidR="00A63F74" w:rsidRPr="00A63F74" w:rsidRDefault="00A63F74" w:rsidP="00A63F74">
            <w:pPr>
              <w:rPr>
                <w:rFonts w:ascii="Times New Roman" w:eastAsia="Times New Roman" w:hAnsi="Times New Roman" w:cs="Times New Roman"/>
                <w:sz w:val="24"/>
                <w:szCs w:val="24"/>
              </w:rPr>
            </w:pPr>
          </w:p>
          <w:p w14:paraId="35438672" w14:textId="728002C9"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Video Game Design</w:t>
            </w:r>
          </w:p>
        </w:tc>
      </w:tr>
      <w:tr w:rsidR="00A63F74" w:rsidRPr="00A63F74" w14:paraId="30348541" w14:textId="7A899635" w:rsidTr="00A63F74">
        <w:tblPrEx>
          <w:tblCellMar>
            <w:left w:w="108" w:type="dxa"/>
            <w:right w:w="108" w:type="dxa"/>
          </w:tblCellMar>
        </w:tblPrEx>
        <w:tc>
          <w:tcPr>
            <w:tcW w:w="191" w:type="pct"/>
          </w:tcPr>
          <w:p w14:paraId="4EFCB64B" w14:textId="30B77DCC"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54</w:t>
            </w:r>
          </w:p>
        </w:tc>
        <w:tc>
          <w:tcPr>
            <w:tcW w:w="529" w:type="pct"/>
          </w:tcPr>
          <w:p w14:paraId="4FEA3B14" w14:textId="17EACD89"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Create a design document. </w:t>
            </w:r>
          </w:p>
        </w:tc>
        <w:tc>
          <w:tcPr>
            <w:tcW w:w="1130" w:type="pct"/>
          </w:tcPr>
          <w:p w14:paraId="19D7A611"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Creation should include documentation available to the user regarding</w:t>
            </w:r>
          </w:p>
          <w:p w14:paraId="010A9081" w14:textId="77777777" w:rsidR="00A63F74" w:rsidRPr="00A63F74" w:rsidRDefault="00A63F74" w:rsidP="00A63F74">
            <w:pPr>
              <w:numPr>
                <w:ilvl w:val="0"/>
                <w:numId w:val="3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help</w:t>
            </w:r>
          </w:p>
          <w:p w14:paraId="0D564C6E" w14:textId="77777777" w:rsidR="00A63F74" w:rsidRPr="00A63F74" w:rsidRDefault="00A63F74" w:rsidP="00A63F74">
            <w:pPr>
              <w:numPr>
                <w:ilvl w:val="0"/>
                <w:numId w:val="3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controls</w:t>
            </w:r>
          </w:p>
          <w:p w14:paraId="42BEC7D7" w14:textId="77777777" w:rsidR="00A63F74" w:rsidRPr="00A63F74" w:rsidRDefault="00A63F74" w:rsidP="00A63F74">
            <w:pPr>
              <w:numPr>
                <w:ilvl w:val="0"/>
                <w:numId w:val="3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backstory</w:t>
            </w:r>
          </w:p>
          <w:p w14:paraId="2C056B12" w14:textId="77777777" w:rsidR="00A63F74" w:rsidRPr="00A63F74" w:rsidRDefault="00A63F74" w:rsidP="00A63F74">
            <w:pPr>
              <w:numPr>
                <w:ilvl w:val="0"/>
                <w:numId w:val="3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rules</w:t>
            </w:r>
          </w:p>
          <w:p w14:paraId="66E9592B" w14:textId="77777777" w:rsidR="00A63F74" w:rsidRPr="00A63F74" w:rsidRDefault="00A63F74" w:rsidP="00A63F74">
            <w:pPr>
              <w:numPr>
                <w:ilvl w:val="0"/>
                <w:numId w:val="3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scoring</w:t>
            </w:r>
          </w:p>
          <w:p w14:paraId="210EB957" w14:textId="77777777" w:rsidR="00A63F74" w:rsidRPr="00A63F74" w:rsidRDefault="00A63F74" w:rsidP="00A63F74">
            <w:pPr>
              <w:numPr>
                <w:ilvl w:val="0"/>
                <w:numId w:val="3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the goal of the game</w:t>
            </w:r>
          </w:p>
          <w:p w14:paraId="252A09BA" w14:textId="2CD8FC67" w:rsidR="00A63F74" w:rsidRPr="00A63F74" w:rsidRDefault="00A63F74" w:rsidP="00A63F74">
            <w:pPr>
              <w:numPr>
                <w:ilvl w:val="0"/>
                <w:numId w:val="3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shortcuts</w:t>
            </w:r>
          </w:p>
          <w:p w14:paraId="67E95451" w14:textId="006B084C" w:rsidR="00A63F74" w:rsidRPr="00A63F74" w:rsidRDefault="00A63F74" w:rsidP="00A63F74">
            <w:pPr>
              <w:numPr>
                <w:ilvl w:val="0"/>
                <w:numId w:val="3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cut scenes.</w:t>
            </w:r>
          </w:p>
        </w:tc>
        <w:tc>
          <w:tcPr>
            <w:tcW w:w="1347" w:type="pct"/>
          </w:tcPr>
          <w:p w14:paraId="790C9138"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Process/Skill Questions:</w:t>
            </w:r>
          </w:p>
          <w:p w14:paraId="1EAF6E38" w14:textId="5C4561E9" w:rsidR="00A63F74" w:rsidRPr="00A63F74" w:rsidRDefault="00A63F74" w:rsidP="00A63F74">
            <w:pPr>
              <w:numPr>
                <w:ilvl w:val="0"/>
                <w:numId w:val="31"/>
              </w:num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Why is documentation important?</w:t>
            </w:r>
          </w:p>
          <w:p w14:paraId="78C0FD2A" w14:textId="77777777" w:rsidR="00A63F74" w:rsidRPr="00A63F74" w:rsidRDefault="00A63F74" w:rsidP="00A63F74">
            <w:pPr>
              <w:numPr>
                <w:ilvl w:val="0"/>
                <w:numId w:val="31"/>
              </w:num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How does documentation improve the user experience?</w:t>
            </w:r>
          </w:p>
          <w:p w14:paraId="7D549066" w14:textId="44585520" w:rsidR="00A63F74" w:rsidRPr="00A63F74" w:rsidRDefault="00A63F74" w:rsidP="00A63F74">
            <w:pPr>
              <w:numPr>
                <w:ilvl w:val="0"/>
                <w:numId w:val="31"/>
              </w:numPr>
              <w:rPr>
                <w:rFonts w:ascii="Times New Roman" w:eastAsia="Times New Roman" w:hAnsi="Times New Roman" w:cs="Times New Roman"/>
                <w:b/>
                <w:bCs/>
                <w:sz w:val="24"/>
                <w:szCs w:val="24"/>
              </w:rPr>
            </w:pPr>
            <w:r w:rsidRPr="00A63F74">
              <w:rPr>
                <w:rFonts w:ascii="Times New Roman" w:eastAsia="Times New Roman" w:hAnsi="Times New Roman" w:cs="Times New Roman"/>
                <w:bCs/>
                <w:sz w:val="24"/>
                <w:szCs w:val="24"/>
              </w:rPr>
              <w:t>Why is it important for user documentation to be accessible to players with different needs (e.g., visual, language, or learning differences)?</w:t>
            </w:r>
          </w:p>
        </w:tc>
        <w:tc>
          <w:tcPr>
            <w:tcW w:w="602" w:type="pct"/>
          </w:tcPr>
          <w:p w14:paraId="0B546472" w14:textId="4522A4EE"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English: 10.C, 10.LU, 10.W, 11.C, 11.LU, 11.W, 12.C, 12.LU, 12.W</w:t>
            </w:r>
          </w:p>
        </w:tc>
        <w:tc>
          <w:tcPr>
            <w:tcW w:w="625" w:type="pct"/>
          </w:tcPr>
          <w:p w14:paraId="6E194D3F" w14:textId="355E3F8F"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7Z</w:t>
            </w:r>
            <w:r w:rsidRPr="00A63F74">
              <w:rPr>
                <w:rFonts w:ascii="Times New Roman" w:hAnsi="Times New Roman" w:cs="Times New Roman"/>
                <w:sz w:val="24"/>
                <w:szCs w:val="24"/>
              </w:rPr>
              <w:t xml:space="preserve">: Apply principles of human-centered design. </w:t>
            </w:r>
            <w:r w:rsidRPr="00A63F74">
              <w:rPr>
                <w:rFonts w:ascii="Times New Roman" w:hAnsi="Times New Roman" w:cs="Times New Roman"/>
                <w:sz w:val="24"/>
                <w:szCs w:val="24"/>
              </w:rPr>
              <w:br/>
            </w:r>
          </w:p>
          <w:p w14:paraId="3F9E2030" w14:textId="5BB54CF1" w:rsidR="00A63F74" w:rsidRPr="00A63F74" w:rsidRDefault="00A63F74" w:rsidP="00A63F74">
            <w:pPr>
              <w:rPr>
                <w:rFonts w:ascii="Times New Roman" w:eastAsia="Times New Roman" w:hAnsi="Times New Roman" w:cs="Times New Roman"/>
                <w:b/>
                <w:bCs/>
                <w:sz w:val="24"/>
                <w:szCs w:val="24"/>
              </w:rPr>
            </w:pPr>
            <w:r w:rsidRPr="00A63F74">
              <w:rPr>
                <w:rFonts w:ascii="Times New Roman" w:hAnsi="Times New Roman" w:cs="Times New Roman"/>
                <w:b/>
                <w:bCs/>
                <w:sz w:val="24"/>
                <w:szCs w:val="24"/>
              </w:rPr>
              <w:t>8N</w:t>
            </w:r>
            <w:r w:rsidRPr="00A63F74">
              <w:rPr>
                <w:rFonts w:ascii="Times New Roman" w:hAnsi="Times New Roman" w:cs="Times New Roman"/>
                <w:sz w:val="24"/>
                <w:szCs w:val="24"/>
              </w:rPr>
              <w:t xml:space="preserve">: Use various approaches to communicate processes and procedures for using, maintaining, and assessing technological products and systems. </w:t>
            </w:r>
          </w:p>
        </w:tc>
        <w:tc>
          <w:tcPr>
            <w:tcW w:w="575" w:type="pct"/>
          </w:tcPr>
          <w:p w14:paraId="33F7DF5E"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Board Game Design</w:t>
            </w:r>
          </w:p>
          <w:p w14:paraId="4740E6D9" w14:textId="77777777" w:rsidR="00A63F74" w:rsidRPr="00A63F74" w:rsidRDefault="00A63F74" w:rsidP="00A63F74">
            <w:pPr>
              <w:rPr>
                <w:rFonts w:ascii="Times New Roman" w:eastAsia="Times New Roman" w:hAnsi="Times New Roman" w:cs="Times New Roman"/>
                <w:sz w:val="24"/>
                <w:szCs w:val="24"/>
              </w:rPr>
            </w:pPr>
          </w:p>
          <w:p w14:paraId="3045A2D0" w14:textId="1FE4FA89"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Video Game Design</w:t>
            </w:r>
          </w:p>
        </w:tc>
      </w:tr>
      <w:tr w:rsidR="00A63F74" w:rsidRPr="00A63F74" w14:paraId="249C3562" w14:textId="7A83C313" w:rsidTr="00A63F74">
        <w:tblPrEx>
          <w:tblCellMar>
            <w:left w:w="108" w:type="dxa"/>
            <w:right w:w="108" w:type="dxa"/>
          </w:tblCellMar>
        </w:tblPrEx>
        <w:tc>
          <w:tcPr>
            <w:tcW w:w="191" w:type="pct"/>
          </w:tcPr>
          <w:p w14:paraId="22B294DA" w14:textId="6441F652"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55</w:t>
            </w:r>
          </w:p>
        </w:tc>
        <w:tc>
          <w:tcPr>
            <w:tcW w:w="529" w:type="pct"/>
            <w:hideMark/>
          </w:tcPr>
          <w:p w14:paraId="5AA2FB2C" w14:textId="27C2DFC1"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Create a game prototype. </w:t>
            </w:r>
          </w:p>
        </w:tc>
        <w:tc>
          <w:tcPr>
            <w:tcW w:w="1130" w:type="pct"/>
          </w:tcPr>
          <w:p w14:paraId="398ABD86" w14:textId="1E2EB286"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Creation may include a physical model or mockup and should include a playable solution to test and debug the design.</w:t>
            </w:r>
          </w:p>
        </w:tc>
        <w:tc>
          <w:tcPr>
            <w:tcW w:w="1347" w:type="pct"/>
          </w:tcPr>
          <w:p w14:paraId="4B143454"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Process/Skill Questions:</w:t>
            </w:r>
          </w:p>
          <w:p w14:paraId="09FCC3E3" w14:textId="77777777" w:rsidR="00A63F74" w:rsidRPr="00A63F74" w:rsidRDefault="00A63F74" w:rsidP="00A63F74">
            <w:pPr>
              <w:numPr>
                <w:ilvl w:val="0"/>
                <w:numId w:val="25"/>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can one convert a prototype of a game into a playable version?</w:t>
            </w:r>
          </w:p>
          <w:p w14:paraId="1A957ECC" w14:textId="5C8C6D0C" w:rsidR="00A63F74" w:rsidRPr="00A63F74" w:rsidRDefault="00A63F74" w:rsidP="00A63F74">
            <w:pPr>
              <w:numPr>
                <w:ilvl w:val="0"/>
                <w:numId w:val="25"/>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What can you learn from testing a prototype that you can’t learn from planning alone?</w:t>
            </w:r>
          </w:p>
        </w:tc>
        <w:tc>
          <w:tcPr>
            <w:tcW w:w="602" w:type="pct"/>
          </w:tcPr>
          <w:p w14:paraId="2BDFB4FA" w14:textId="5D1E0950"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lastRenderedPageBreak/>
              <w:t>English: 10.C, 10.LU, 11.C, 11.LU, 12.C, 12.LU</w:t>
            </w:r>
          </w:p>
        </w:tc>
        <w:tc>
          <w:tcPr>
            <w:tcW w:w="625" w:type="pct"/>
          </w:tcPr>
          <w:p w14:paraId="5555987C" w14:textId="77777777"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2T</w:t>
            </w:r>
            <w:r w:rsidRPr="00A63F74">
              <w:rPr>
                <w:rFonts w:ascii="Times New Roman" w:hAnsi="Times New Roman" w:cs="Times New Roman"/>
                <w:sz w:val="24"/>
                <w:szCs w:val="24"/>
              </w:rPr>
              <w:t xml:space="preserve">: Demonstrate the use of conceptual, graphical, virtual, </w:t>
            </w:r>
            <w:r w:rsidRPr="00A63F74">
              <w:rPr>
                <w:rFonts w:ascii="Times New Roman" w:hAnsi="Times New Roman" w:cs="Times New Roman"/>
                <w:sz w:val="24"/>
                <w:szCs w:val="24"/>
              </w:rPr>
              <w:lastRenderedPageBreak/>
              <w:t xml:space="preserve">mathematical, and physical modeling to identify conﬂicting considerations before the entire system is developed and to aid in design decision making. </w:t>
            </w:r>
          </w:p>
          <w:p w14:paraId="4FC7AC35" w14:textId="7BB93114" w:rsidR="00A63F74" w:rsidRPr="00A63F74" w:rsidRDefault="00A63F74" w:rsidP="00A63F74">
            <w:pPr>
              <w:rPr>
                <w:rFonts w:ascii="Times New Roman" w:hAnsi="Times New Roman" w:cs="Times New Roman"/>
                <w:sz w:val="24"/>
                <w:szCs w:val="24"/>
              </w:rPr>
            </w:pPr>
          </w:p>
          <w:p w14:paraId="3A263AF5" w14:textId="77777777"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7BB</w:t>
            </w:r>
            <w:r w:rsidRPr="00A63F74">
              <w:rPr>
                <w:rFonts w:ascii="Times New Roman" w:hAnsi="Times New Roman" w:cs="Times New Roman"/>
                <w:sz w:val="24"/>
                <w:szCs w:val="24"/>
              </w:rPr>
              <w:t xml:space="preserve">: Implement the best possible solution to a design. </w:t>
            </w:r>
          </w:p>
          <w:p w14:paraId="67B08A57" w14:textId="0A9CCE32" w:rsidR="00A63F74" w:rsidRPr="00A63F74" w:rsidRDefault="00A63F74" w:rsidP="00A63F74">
            <w:pPr>
              <w:rPr>
                <w:rFonts w:ascii="Times New Roman" w:hAnsi="Times New Roman" w:cs="Times New Roman"/>
                <w:sz w:val="24"/>
                <w:szCs w:val="24"/>
              </w:rPr>
            </w:pPr>
          </w:p>
          <w:p w14:paraId="402EA513" w14:textId="7AB8146D" w:rsidR="00A63F74" w:rsidRPr="00A63F74" w:rsidRDefault="00A63F74" w:rsidP="00A63F74">
            <w:pPr>
              <w:rPr>
                <w:rFonts w:ascii="Times New Roman" w:eastAsia="Times New Roman" w:hAnsi="Times New Roman" w:cs="Times New Roman"/>
                <w:b/>
                <w:bCs/>
                <w:sz w:val="24"/>
                <w:szCs w:val="24"/>
              </w:rPr>
            </w:pPr>
            <w:r w:rsidRPr="00A63F74">
              <w:rPr>
                <w:rFonts w:ascii="Times New Roman" w:hAnsi="Times New Roman" w:cs="Times New Roman"/>
                <w:b/>
                <w:bCs/>
                <w:sz w:val="24"/>
                <w:szCs w:val="24"/>
              </w:rPr>
              <w:t>7DD</w:t>
            </w:r>
            <w:r w:rsidRPr="00A63F74">
              <w:rPr>
                <w:rFonts w:ascii="Times New Roman" w:hAnsi="Times New Roman" w:cs="Times New Roman"/>
                <w:sz w:val="24"/>
                <w:szCs w:val="24"/>
              </w:rPr>
              <w:t>: Apply a broad range of making skills to their design process.</w:t>
            </w:r>
          </w:p>
        </w:tc>
        <w:tc>
          <w:tcPr>
            <w:tcW w:w="575" w:type="pct"/>
          </w:tcPr>
          <w:p w14:paraId="2E6C1C3B"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Board Game Design</w:t>
            </w:r>
          </w:p>
          <w:p w14:paraId="0483E1B3" w14:textId="77777777" w:rsidR="00A63F74" w:rsidRPr="00A63F74" w:rsidRDefault="00A63F74" w:rsidP="00A63F74">
            <w:pPr>
              <w:rPr>
                <w:rFonts w:ascii="Times New Roman" w:eastAsia="Times New Roman" w:hAnsi="Times New Roman" w:cs="Times New Roman"/>
                <w:sz w:val="24"/>
                <w:szCs w:val="24"/>
              </w:rPr>
            </w:pPr>
          </w:p>
          <w:p w14:paraId="587FA3F7" w14:textId="52763078"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lastRenderedPageBreak/>
              <w:t>Video Game Design</w:t>
            </w:r>
          </w:p>
        </w:tc>
      </w:tr>
      <w:tr w:rsidR="00A63F74" w:rsidRPr="00A63F74" w14:paraId="220D44D0" w14:textId="33C2214F" w:rsidTr="00A63F74">
        <w:tblPrEx>
          <w:tblCellMar>
            <w:left w:w="108" w:type="dxa"/>
            <w:right w:w="108" w:type="dxa"/>
          </w:tblCellMar>
        </w:tblPrEx>
        <w:tc>
          <w:tcPr>
            <w:tcW w:w="191" w:type="pct"/>
          </w:tcPr>
          <w:p w14:paraId="2407F8D5" w14:textId="5C0F633F"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56</w:t>
            </w:r>
          </w:p>
        </w:tc>
        <w:tc>
          <w:tcPr>
            <w:tcW w:w="529" w:type="pct"/>
            <w:hideMark/>
          </w:tcPr>
          <w:p w14:paraId="06DA50B2" w14:textId="43575615"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Evaluate the game prototype. </w:t>
            </w:r>
          </w:p>
        </w:tc>
        <w:tc>
          <w:tcPr>
            <w:tcW w:w="1130" w:type="pct"/>
          </w:tcPr>
          <w:p w14:paraId="612BC22B" w14:textId="4DDBE8D1"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Evaluation should include</w:t>
            </w:r>
          </w:p>
          <w:p w14:paraId="66C4E7C6" w14:textId="77777777" w:rsidR="00A63F74" w:rsidRPr="00A63F74" w:rsidRDefault="00A63F74" w:rsidP="00A63F74">
            <w:pPr>
              <w:numPr>
                <w:ilvl w:val="0"/>
                <w:numId w:val="2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testing</w:t>
            </w:r>
          </w:p>
          <w:p w14:paraId="2AFC964F" w14:textId="77777777" w:rsidR="00A63F74" w:rsidRPr="00A63F74" w:rsidRDefault="00A63F74" w:rsidP="00A63F74">
            <w:pPr>
              <w:numPr>
                <w:ilvl w:val="0"/>
                <w:numId w:val="2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community feedback</w:t>
            </w:r>
          </w:p>
          <w:p w14:paraId="53A764E8" w14:textId="390FFBB5" w:rsidR="00A63F74" w:rsidRPr="00A63F74" w:rsidRDefault="00A63F74" w:rsidP="00A63F74">
            <w:pPr>
              <w:numPr>
                <w:ilvl w:val="0"/>
                <w:numId w:val="2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design adjustments</w:t>
            </w:r>
          </w:p>
          <w:p w14:paraId="005673E4" w14:textId="18C55E17" w:rsidR="00A63F74" w:rsidRPr="00A63F74" w:rsidRDefault="00A63F74" w:rsidP="00A63F74">
            <w:pPr>
              <w:numPr>
                <w:ilvl w:val="0"/>
                <w:numId w:val="2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accessibility.</w:t>
            </w:r>
          </w:p>
        </w:tc>
        <w:tc>
          <w:tcPr>
            <w:tcW w:w="1347" w:type="pct"/>
          </w:tcPr>
          <w:p w14:paraId="365C517B"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Process/Skill Questions:</w:t>
            </w:r>
          </w:p>
          <w:p w14:paraId="0EAEBC1F" w14:textId="00D7049F" w:rsidR="00A63F74" w:rsidRPr="00A63F74" w:rsidRDefault="00A63F74" w:rsidP="00A63F74">
            <w:pPr>
              <w:numPr>
                <w:ilvl w:val="0"/>
                <w:numId w:val="29"/>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Who are the participants in the testing of a prototype?</w:t>
            </w:r>
          </w:p>
          <w:p w14:paraId="54CDA819" w14:textId="4074D97C" w:rsidR="00A63F74" w:rsidRPr="00A63F74" w:rsidRDefault="00A63F74" w:rsidP="00A63F74">
            <w:pPr>
              <w:numPr>
                <w:ilvl w:val="0"/>
                <w:numId w:val="29"/>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aspects of the game are tested?</w:t>
            </w:r>
          </w:p>
          <w:p w14:paraId="70B6B76F" w14:textId="77777777" w:rsidR="00A63F74" w:rsidRPr="00A63F74" w:rsidRDefault="00A63F74" w:rsidP="00A63F74">
            <w:pPr>
              <w:numPr>
                <w:ilvl w:val="0"/>
                <w:numId w:val="29"/>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is feedback about the prototype collected?</w:t>
            </w:r>
          </w:p>
          <w:p w14:paraId="2CA81882" w14:textId="31287874" w:rsidR="00A63F74" w:rsidRPr="00A63F74" w:rsidRDefault="00A63F74" w:rsidP="00A63F74">
            <w:pPr>
              <w:numPr>
                <w:ilvl w:val="0"/>
                <w:numId w:val="29"/>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do testing and feedback influence changes to the prototype?</w:t>
            </w:r>
          </w:p>
          <w:p w14:paraId="0FA8A049" w14:textId="2A2FC7E0" w:rsidR="00A63F74" w:rsidRPr="00A63F74" w:rsidRDefault="00A63F74" w:rsidP="00A63F74">
            <w:pPr>
              <w:numPr>
                <w:ilvl w:val="0"/>
                <w:numId w:val="29"/>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methods are used during prototype testing to identify accessibility issues?</w:t>
            </w:r>
          </w:p>
        </w:tc>
        <w:tc>
          <w:tcPr>
            <w:tcW w:w="602" w:type="pct"/>
          </w:tcPr>
          <w:p w14:paraId="3984A0BA" w14:textId="64582D82"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English: 10.RV, 10.RI, 10.LU, 11.DSR, 11.RV, 11.RI, 11.LU, 12.RV, 12.RI, 12.LU</w:t>
            </w:r>
          </w:p>
        </w:tc>
        <w:tc>
          <w:tcPr>
            <w:tcW w:w="625" w:type="pct"/>
          </w:tcPr>
          <w:p w14:paraId="7D66B7A9" w14:textId="3C9F0671"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2Y</w:t>
            </w:r>
            <w:r w:rsidRPr="00A63F74">
              <w:rPr>
                <w:rFonts w:ascii="Times New Roman" w:hAnsi="Times New Roman" w:cs="Times New Roman"/>
                <w:sz w:val="24"/>
                <w:szCs w:val="24"/>
              </w:rPr>
              <w:t xml:space="preserve">: Implement quality control as a planned process to ensure that a product, service, or system meets established criteria. </w:t>
            </w:r>
            <w:r w:rsidRPr="00A63F74">
              <w:rPr>
                <w:rFonts w:ascii="Times New Roman" w:hAnsi="Times New Roman" w:cs="Times New Roman"/>
                <w:sz w:val="24"/>
                <w:szCs w:val="24"/>
              </w:rPr>
              <w:br/>
            </w:r>
          </w:p>
          <w:p w14:paraId="3016CEEC" w14:textId="68A0CF1F" w:rsidR="00A63F74" w:rsidRPr="00A63F74" w:rsidRDefault="00A63F74" w:rsidP="00A63F74">
            <w:pPr>
              <w:rPr>
                <w:rFonts w:ascii="Times New Roman" w:eastAsia="Times New Roman" w:hAnsi="Times New Roman" w:cs="Times New Roman"/>
                <w:b/>
                <w:bCs/>
                <w:sz w:val="24"/>
                <w:szCs w:val="24"/>
              </w:rPr>
            </w:pPr>
            <w:r w:rsidRPr="00A63F74">
              <w:rPr>
                <w:rFonts w:ascii="Times New Roman" w:hAnsi="Times New Roman" w:cs="Times New Roman"/>
                <w:b/>
                <w:bCs/>
                <w:sz w:val="24"/>
                <w:szCs w:val="24"/>
              </w:rPr>
              <w:t>8Q</w:t>
            </w:r>
            <w:r w:rsidRPr="00A63F74">
              <w:rPr>
                <w:rFonts w:ascii="Times New Roman" w:hAnsi="Times New Roman" w:cs="Times New Roman"/>
                <w:sz w:val="24"/>
                <w:szCs w:val="24"/>
              </w:rPr>
              <w:t>: Synthesize data and analyze trends to make decisions about technological products, systems, or processes.</w:t>
            </w:r>
          </w:p>
        </w:tc>
        <w:tc>
          <w:tcPr>
            <w:tcW w:w="575" w:type="pct"/>
          </w:tcPr>
          <w:p w14:paraId="1B2E5E63"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Board Game Design</w:t>
            </w:r>
          </w:p>
          <w:p w14:paraId="5CE7B9EE" w14:textId="77777777" w:rsidR="00A63F74" w:rsidRPr="00A63F74" w:rsidRDefault="00A63F74" w:rsidP="00A63F74">
            <w:pPr>
              <w:rPr>
                <w:rFonts w:ascii="Times New Roman" w:eastAsia="Times New Roman" w:hAnsi="Times New Roman" w:cs="Times New Roman"/>
                <w:sz w:val="24"/>
                <w:szCs w:val="24"/>
              </w:rPr>
            </w:pPr>
          </w:p>
          <w:p w14:paraId="760CF4EB" w14:textId="40D4C19E"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Video Game Design</w:t>
            </w:r>
          </w:p>
        </w:tc>
      </w:tr>
      <w:tr w:rsidR="00A63F74" w:rsidRPr="00A63F74" w14:paraId="5E7A0FAE" w14:textId="6A1CDC9F" w:rsidTr="00A63F74">
        <w:tc>
          <w:tcPr>
            <w:tcW w:w="191" w:type="pct"/>
            <w:shd w:val="clear" w:color="auto" w:fill="AEAAAA" w:themeFill="background2" w:themeFillShade="BF"/>
          </w:tcPr>
          <w:p w14:paraId="7F0EFC69"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29" w:type="pct"/>
            <w:shd w:val="clear" w:color="auto" w:fill="AEAAAA" w:themeFill="background2" w:themeFillShade="BF"/>
            <w:tcMar>
              <w:top w:w="43" w:type="dxa"/>
              <w:left w:w="115" w:type="dxa"/>
              <w:bottom w:w="43" w:type="dxa"/>
              <w:right w:w="115" w:type="dxa"/>
            </w:tcMar>
          </w:tcPr>
          <w:p w14:paraId="1F2BE2EC" w14:textId="5AA174E9" w:rsidR="00A63F74" w:rsidRPr="00A63F74" w:rsidRDefault="00A63F74" w:rsidP="00A63F74">
            <w:pPr>
              <w:tabs>
                <w:tab w:val="left" w:pos="1627"/>
              </w:tabs>
              <w:rPr>
                <w:rFonts w:ascii="Times New Roman" w:eastAsia="Times New Roman" w:hAnsi="Times New Roman" w:cs="Times New Roman"/>
                <w:b/>
                <w:bCs/>
                <w:sz w:val="24"/>
                <w:szCs w:val="24"/>
              </w:rPr>
            </w:pPr>
            <w:r w:rsidRPr="00A63F74">
              <w:rPr>
                <w:rFonts w:ascii="Times New Roman" w:eastAsia="Times New Roman" w:hAnsi="Times New Roman" w:cs="Times New Roman"/>
                <w:b/>
                <w:bCs/>
                <w:sz w:val="24"/>
                <w:szCs w:val="24"/>
              </w:rPr>
              <w:t>Examining Narrative Design</w:t>
            </w:r>
          </w:p>
        </w:tc>
        <w:tc>
          <w:tcPr>
            <w:tcW w:w="1130" w:type="pct"/>
            <w:shd w:val="clear" w:color="auto" w:fill="AEAAAA" w:themeFill="background2" w:themeFillShade="BF"/>
          </w:tcPr>
          <w:p w14:paraId="71AD2909"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1347" w:type="pct"/>
            <w:shd w:val="clear" w:color="auto" w:fill="AEAAAA" w:themeFill="background2" w:themeFillShade="BF"/>
          </w:tcPr>
          <w:p w14:paraId="1B0C2C0B"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02" w:type="pct"/>
            <w:shd w:val="clear" w:color="auto" w:fill="AEAAAA" w:themeFill="background2" w:themeFillShade="BF"/>
          </w:tcPr>
          <w:p w14:paraId="7048A656"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25" w:type="pct"/>
            <w:shd w:val="clear" w:color="auto" w:fill="AEAAAA" w:themeFill="background2" w:themeFillShade="BF"/>
          </w:tcPr>
          <w:p w14:paraId="2E2224A2"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shd w:val="clear" w:color="auto" w:fill="AEAAAA" w:themeFill="background2" w:themeFillShade="BF"/>
          </w:tcPr>
          <w:p w14:paraId="6EE42A33"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37C19A6A" w14:textId="4233CE14" w:rsidTr="00A63F74">
        <w:tblPrEx>
          <w:tblCellMar>
            <w:left w:w="108" w:type="dxa"/>
            <w:right w:w="108" w:type="dxa"/>
          </w:tblCellMar>
        </w:tblPrEx>
        <w:tc>
          <w:tcPr>
            <w:tcW w:w="191" w:type="pct"/>
          </w:tcPr>
          <w:p w14:paraId="0FDAA927" w14:textId="0F95C6A5"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57</w:t>
            </w:r>
          </w:p>
        </w:tc>
        <w:tc>
          <w:tcPr>
            <w:tcW w:w="529" w:type="pct"/>
            <w:hideMark/>
          </w:tcPr>
          <w:p w14:paraId="53FEE51F" w14:textId="7CF64C51"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Define </w:t>
            </w:r>
            <w:r w:rsidRPr="00A63F74">
              <w:rPr>
                <w:rFonts w:ascii="Times New Roman" w:eastAsia="Times New Roman" w:hAnsi="Times New Roman" w:cs="Times New Roman"/>
                <w:i/>
                <w:iCs/>
                <w:sz w:val="24"/>
                <w:szCs w:val="24"/>
              </w:rPr>
              <w:t>narrative design</w:t>
            </w:r>
            <w:r w:rsidRPr="00A63F74">
              <w:rPr>
                <w:rFonts w:ascii="Times New Roman" w:eastAsia="Times New Roman" w:hAnsi="Times New Roman" w:cs="Times New Roman"/>
                <w:sz w:val="24"/>
                <w:szCs w:val="24"/>
              </w:rPr>
              <w:t xml:space="preserve">. </w:t>
            </w:r>
          </w:p>
        </w:tc>
        <w:tc>
          <w:tcPr>
            <w:tcW w:w="1130" w:type="pct"/>
          </w:tcPr>
          <w:p w14:paraId="74A8C142" w14:textId="4604C634"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Definition should include the thematic and storytelling components of the various elements involved in game production, including art, sound, and writing.</w:t>
            </w:r>
          </w:p>
        </w:tc>
        <w:tc>
          <w:tcPr>
            <w:tcW w:w="1347" w:type="pct"/>
          </w:tcPr>
          <w:p w14:paraId="2A278C4A"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Process/Skill Questions:</w:t>
            </w:r>
          </w:p>
          <w:p w14:paraId="4A3DBD49" w14:textId="77777777" w:rsidR="00A63F74" w:rsidRPr="00A63F74" w:rsidRDefault="00A63F74" w:rsidP="00A63F74">
            <w:pPr>
              <w:numPr>
                <w:ilvl w:val="0"/>
                <w:numId w:val="32"/>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is the difference between </w:t>
            </w:r>
            <w:r w:rsidRPr="00A63F74">
              <w:rPr>
                <w:rFonts w:ascii="Times New Roman" w:eastAsia="Times New Roman" w:hAnsi="Times New Roman" w:cs="Times New Roman"/>
                <w:i/>
                <w:iCs/>
                <w:sz w:val="24"/>
                <w:szCs w:val="24"/>
              </w:rPr>
              <w:t>story</w:t>
            </w:r>
            <w:r w:rsidRPr="00A63F74">
              <w:rPr>
                <w:rFonts w:ascii="Times New Roman" w:eastAsia="Times New Roman" w:hAnsi="Times New Roman" w:cs="Times New Roman"/>
                <w:sz w:val="24"/>
                <w:szCs w:val="24"/>
              </w:rPr>
              <w:t> and </w:t>
            </w:r>
            <w:r w:rsidRPr="00A63F74">
              <w:rPr>
                <w:rFonts w:ascii="Times New Roman" w:eastAsia="Times New Roman" w:hAnsi="Times New Roman" w:cs="Times New Roman"/>
                <w:i/>
                <w:iCs/>
                <w:sz w:val="24"/>
                <w:szCs w:val="24"/>
              </w:rPr>
              <w:t>narrative design</w:t>
            </w:r>
            <w:r w:rsidRPr="00A63F74">
              <w:rPr>
                <w:rFonts w:ascii="Times New Roman" w:eastAsia="Times New Roman" w:hAnsi="Times New Roman" w:cs="Times New Roman"/>
                <w:sz w:val="24"/>
                <w:szCs w:val="24"/>
              </w:rPr>
              <w:t>?</w:t>
            </w:r>
          </w:p>
          <w:p w14:paraId="3D938185" w14:textId="77777777" w:rsidR="00A63F74" w:rsidRPr="00A63F74" w:rsidRDefault="00A63F74" w:rsidP="00A63F74">
            <w:pPr>
              <w:numPr>
                <w:ilvl w:val="0"/>
                <w:numId w:val="32"/>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can a game tell a story through art, mechanics, and sound?</w:t>
            </w:r>
          </w:p>
          <w:p w14:paraId="090AE981" w14:textId="00FE79F4" w:rsidR="00A63F74" w:rsidRPr="00A63F74" w:rsidRDefault="00A63F74" w:rsidP="00A63F74">
            <w:pPr>
              <w:numPr>
                <w:ilvl w:val="0"/>
                <w:numId w:val="32"/>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are games different from other mediums in terms of storytelling?</w:t>
            </w:r>
          </w:p>
        </w:tc>
        <w:tc>
          <w:tcPr>
            <w:tcW w:w="602" w:type="pct"/>
          </w:tcPr>
          <w:p w14:paraId="5875B04D" w14:textId="25D6C033"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English: 10.RV, 10.RI, 11.RV, 11.RI, 12.RV, 12.RI</w:t>
            </w:r>
          </w:p>
        </w:tc>
        <w:tc>
          <w:tcPr>
            <w:tcW w:w="625" w:type="pct"/>
          </w:tcPr>
          <w:p w14:paraId="7C36CB6C" w14:textId="77777777"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1N</w:t>
            </w:r>
            <w:r w:rsidRPr="00A63F74">
              <w:rPr>
                <w:rFonts w:ascii="Times New Roman" w:hAnsi="Times New Roman" w:cs="Times New Roman"/>
                <w:sz w:val="24"/>
                <w:szCs w:val="24"/>
              </w:rPr>
              <w:t xml:space="preserve">: Explain how the world around them guides technological development and engineering design. </w:t>
            </w:r>
          </w:p>
          <w:p w14:paraId="5D26F567" w14:textId="3BC6F252" w:rsidR="00A63F74" w:rsidRPr="00A63F74" w:rsidRDefault="00A63F74" w:rsidP="00A63F74">
            <w:pPr>
              <w:rPr>
                <w:rFonts w:ascii="Times New Roman" w:hAnsi="Times New Roman" w:cs="Times New Roman"/>
                <w:sz w:val="24"/>
                <w:szCs w:val="24"/>
              </w:rPr>
            </w:pPr>
          </w:p>
          <w:p w14:paraId="35F96E6A" w14:textId="3AA16455" w:rsidR="00A63F74" w:rsidRPr="00A63F74" w:rsidRDefault="00A63F74" w:rsidP="00A63F74">
            <w:pPr>
              <w:rPr>
                <w:rFonts w:ascii="Times New Roman" w:eastAsia="Times New Roman" w:hAnsi="Times New Roman" w:cs="Times New Roman"/>
                <w:b/>
                <w:bCs/>
                <w:sz w:val="24"/>
                <w:szCs w:val="24"/>
              </w:rPr>
            </w:pPr>
            <w:r w:rsidRPr="00A63F74">
              <w:rPr>
                <w:rFonts w:ascii="Times New Roman" w:hAnsi="Times New Roman" w:cs="Times New Roman"/>
                <w:b/>
                <w:bCs/>
                <w:sz w:val="24"/>
                <w:szCs w:val="24"/>
              </w:rPr>
              <w:t>7AA</w:t>
            </w:r>
            <w:r w:rsidRPr="00A63F74">
              <w:rPr>
                <w:rFonts w:ascii="Times New Roman" w:hAnsi="Times New Roman" w:cs="Times New Roman"/>
                <w:sz w:val="24"/>
                <w:szCs w:val="24"/>
              </w:rPr>
              <w:t>: Illustrate principles, elements, and factors of design.</w:t>
            </w:r>
          </w:p>
        </w:tc>
        <w:tc>
          <w:tcPr>
            <w:tcW w:w="575" w:type="pct"/>
          </w:tcPr>
          <w:p w14:paraId="3D0D9653" w14:textId="3D14A24A"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Video Game Design</w:t>
            </w:r>
          </w:p>
        </w:tc>
      </w:tr>
      <w:tr w:rsidR="00A63F74" w:rsidRPr="00A63F74" w14:paraId="3A73F2F5" w14:textId="4D4CC25F" w:rsidTr="00A63F74">
        <w:tblPrEx>
          <w:tblCellMar>
            <w:left w:w="108" w:type="dxa"/>
            <w:right w:w="108" w:type="dxa"/>
          </w:tblCellMar>
        </w:tblPrEx>
        <w:tc>
          <w:tcPr>
            <w:tcW w:w="191" w:type="pct"/>
          </w:tcPr>
          <w:p w14:paraId="2BACA7F5" w14:textId="237B2585"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58</w:t>
            </w:r>
          </w:p>
        </w:tc>
        <w:tc>
          <w:tcPr>
            <w:tcW w:w="529" w:type="pct"/>
            <w:hideMark/>
          </w:tcPr>
          <w:p w14:paraId="194D9B52" w14:textId="5297FC08"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Identify the components of storytelling. </w:t>
            </w:r>
          </w:p>
        </w:tc>
        <w:tc>
          <w:tcPr>
            <w:tcW w:w="1130" w:type="pct"/>
          </w:tcPr>
          <w:p w14:paraId="14152652"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Identification should include</w:t>
            </w:r>
          </w:p>
          <w:p w14:paraId="3BD4419C" w14:textId="207C916E" w:rsidR="00A63F74" w:rsidRPr="00A63F74" w:rsidRDefault="00A63F74" w:rsidP="00A63F74">
            <w:pPr>
              <w:pStyle w:val="ListParagraph"/>
              <w:numPr>
                <w:ilvl w:val="0"/>
                <w:numId w:val="7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direct vs. indirect storytelling</w:t>
            </w:r>
          </w:p>
          <w:p w14:paraId="6A5D258F" w14:textId="1A85D234" w:rsidR="00A63F74" w:rsidRPr="00A63F74" w:rsidRDefault="00A63F74" w:rsidP="00A63F74">
            <w:pPr>
              <w:pStyle w:val="ListParagraph"/>
              <w:numPr>
                <w:ilvl w:val="0"/>
                <w:numId w:val="7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traditional storytelling</w:t>
            </w:r>
          </w:p>
          <w:p w14:paraId="0A6BE352" w14:textId="41EE324C" w:rsidR="00A63F74" w:rsidRPr="00A63F74" w:rsidRDefault="00A63F74" w:rsidP="00A63F74">
            <w:pPr>
              <w:numPr>
                <w:ilvl w:val="1"/>
                <w:numId w:val="7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plot (e.g., backstory, conflict, resolution)</w:t>
            </w:r>
          </w:p>
          <w:p w14:paraId="3B4BAAA9" w14:textId="6A9C37F5" w:rsidR="00A63F74" w:rsidRPr="00A63F74" w:rsidRDefault="00A63F74" w:rsidP="00A63F74">
            <w:pPr>
              <w:numPr>
                <w:ilvl w:val="1"/>
                <w:numId w:val="7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character (e.g., protagonist, antagonist, non-playable character [NPC])</w:t>
            </w:r>
          </w:p>
          <w:p w14:paraId="1D29AA4D" w14:textId="51D81F05" w:rsidR="00A63F74" w:rsidRPr="00A63F74" w:rsidRDefault="00A63F74" w:rsidP="00A63F74">
            <w:pPr>
              <w:numPr>
                <w:ilvl w:val="1"/>
                <w:numId w:val="7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setting</w:t>
            </w:r>
          </w:p>
          <w:p w14:paraId="62771F4B" w14:textId="77777777" w:rsidR="00A63F74" w:rsidRPr="00A63F74" w:rsidRDefault="00A63F74" w:rsidP="00A63F74">
            <w:pPr>
              <w:numPr>
                <w:ilvl w:val="1"/>
                <w:numId w:val="7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theme</w:t>
            </w:r>
          </w:p>
          <w:p w14:paraId="1DE9B5AB" w14:textId="77777777" w:rsidR="00A63F74" w:rsidRPr="00A63F74" w:rsidRDefault="00A63F74" w:rsidP="00A63F74">
            <w:pPr>
              <w:numPr>
                <w:ilvl w:val="1"/>
                <w:numId w:val="7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point of view</w:t>
            </w:r>
          </w:p>
          <w:p w14:paraId="03BD8819" w14:textId="1DA3B794" w:rsidR="00A63F74" w:rsidRPr="00A63F74" w:rsidRDefault="00A63F74" w:rsidP="00A63F74">
            <w:pPr>
              <w:numPr>
                <w:ilvl w:val="1"/>
                <w:numId w:val="7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dialogue</w:t>
            </w:r>
          </w:p>
          <w:p w14:paraId="4BEA9C8B" w14:textId="2F1A25B1" w:rsidR="00A63F74" w:rsidRPr="00A63F74" w:rsidRDefault="00A63F74" w:rsidP="00A63F74">
            <w:pPr>
              <w:numPr>
                <w:ilvl w:val="0"/>
                <w:numId w:val="7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game-based storytelling</w:t>
            </w:r>
          </w:p>
          <w:p w14:paraId="759072D9" w14:textId="4637209A" w:rsidR="00A63F74" w:rsidRPr="00A63F74" w:rsidRDefault="00A63F74" w:rsidP="00A63F74">
            <w:pPr>
              <w:numPr>
                <w:ilvl w:val="1"/>
                <w:numId w:val="7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interactivity</w:t>
            </w:r>
          </w:p>
          <w:p w14:paraId="69B68169" w14:textId="13728EC7" w:rsidR="00A63F74" w:rsidRPr="00A63F74" w:rsidRDefault="00A63F74" w:rsidP="00A63F74">
            <w:pPr>
              <w:numPr>
                <w:ilvl w:val="1"/>
                <w:numId w:val="7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visual storytelling</w:t>
            </w:r>
          </w:p>
          <w:p w14:paraId="514C55DB" w14:textId="0D305EC7" w:rsidR="00A63F74" w:rsidRPr="00A63F74" w:rsidRDefault="00A63F74" w:rsidP="00A63F74">
            <w:pPr>
              <w:numPr>
                <w:ilvl w:val="1"/>
                <w:numId w:val="7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linear vs. nonlinear storytelling.</w:t>
            </w:r>
          </w:p>
        </w:tc>
        <w:tc>
          <w:tcPr>
            <w:tcW w:w="1347" w:type="pct"/>
          </w:tcPr>
          <w:p w14:paraId="6923B9A5"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Process/Skill Questions:</w:t>
            </w:r>
          </w:p>
          <w:p w14:paraId="1A95EDB9" w14:textId="1F6FD8DD" w:rsidR="00A63F74" w:rsidRPr="00A63F74" w:rsidRDefault="00A63F74" w:rsidP="00A63F74">
            <w:pPr>
              <w:numPr>
                <w:ilvl w:val="0"/>
                <w:numId w:val="3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are the essential components to consider when creating a story?</w:t>
            </w:r>
          </w:p>
          <w:p w14:paraId="5D7CC600" w14:textId="77777777" w:rsidR="00A63F74" w:rsidRPr="00A63F74" w:rsidRDefault="00A63F74" w:rsidP="00A63F74">
            <w:pPr>
              <w:numPr>
                <w:ilvl w:val="0"/>
                <w:numId w:val="3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do the components of storytelling help engage the user?</w:t>
            </w:r>
          </w:p>
          <w:p w14:paraId="5F6E0FA0" w14:textId="02827FF7" w:rsidR="00A63F74" w:rsidRPr="00A63F74" w:rsidRDefault="00A63F74" w:rsidP="00A63F74">
            <w:pPr>
              <w:numPr>
                <w:ilvl w:val="0"/>
                <w:numId w:val="3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are the foundations of a successful narrative?</w:t>
            </w:r>
          </w:p>
          <w:p w14:paraId="604FC0F4" w14:textId="77777777" w:rsidR="00A63F74" w:rsidRPr="00A63F74" w:rsidRDefault="00A63F74" w:rsidP="00A63F74">
            <w:pPr>
              <w:numPr>
                <w:ilvl w:val="0"/>
                <w:numId w:val="3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does story enhance the game?</w:t>
            </w:r>
          </w:p>
          <w:p w14:paraId="78868DD1" w14:textId="679EDF84" w:rsidR="00A63F74" w:rsidRPr="00A63F74" w:rsidRDefault="00A63F74" w:rsidP="00A63F74">
            <w:pPr>
              <w:numPr>
                <w:ilvl w:val="0"/>
                <w:numId w:val="3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When should direct or indirect storytelling be used?</w:t>
            </w:r>
          </w:p>
        </w:tc>
        <w:tc>
          <w:tcPr>
            <w:tcW w:w="602" w:type="pct"/>
          </w:tcPr>
          <w:p w14:paraId="14C996A6" w14:textId="3A98348D"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English: 10.RV, 10.RI, 11.DSR, 11.RV, 11.RI, 12.RV, 12.RI</w:t>
            </w:r>
          </w:p>
        </w:tc>
        <w:tc>
          <w:tcPr>
            <w:tcW w:w="625" w:type="pct"/>
          </w:tcPr>
          <w:p w14:paraId="5C92EAA4" w14:textId="77777777"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7AA</w:t>
            </w:r>
            <w:r w:rsidRPr="00A63F74">
              <w:rPr>
                <w:rFonts w:ascii="Times New Roman" w:hAnsi="Times New Roman" w:cs="Times New Roman"/>
                <w:sz w:val="24"/>
                <w:szCs w:val="24"/>
              </w:rPr>
              <w:t xml:space="preserve">: Illustrate principles, elements, and factors of design. </w:t>
            </w:r>
          </w:p>
          <w:p w14:paraId="0B4086A6" w14:textId="5A4B0263" w:rsidR="00A63F74" w:rsidRPr="00A63F74" w:rsidRDefault="00A63F74" w:rsidP="00A63F74">
            <w:pPr>
              <w:rPr>
                <w:rFonts w:ascii="Times New Roman" w:hAnsi="Times New Roman" w:cs="Times New Roman"/>
                <w:sz w:val="24"/>
                <w:szCs w:val="24"/>
              </w:rPr>
            </w:pPr>
          </w:p>
          <w:p w14:paraId="14A51382" w14:textId="457A4574" w:rsidR="00A63F74" w:rsidRPr="00A63F74" w:rsidRDefault="00A63F74" w:rsidP="00A63F74">
            <w:pPr>
              <w:rPr>
                <w:rFonts w:ascii="Times New Roman" w:eastAsia="Times New Roman" w:hAnsi="Times New Roman" w:cs="Times New Roman"/>
                <w:b/>
                <w:bCs/>
                <w:sz w:val="24"/>
                <w:szCs w:val="24"/>
              </w:rPr>
            </w:pPr>
            <w:r w:rsidRPr="00A63F74">
              <w:rPr>
                <w:rFonts w:ascii="Times New Roman" w:hAnsi="Times New Roman" w:cs="Times New Roman"/>
                <w:b/>
                <w:bCs/>
                <w:sz w:val="24"/>
                <w:szCs w:val="24"/>
              </w:rPr>
              <w:t>7CC</w:t>
            </w:r>
            <w:r w:rsidRPr="00A63F74">
              <w:rPr>
                <w:rFonts w:ascii="Times New Roman" w:hAnsi="Times New Roman" w:cs="Times New Roman"/>
                <w:sz w:val="24"/>
                <w:szCs w:val="24"/>
              </w:rPr>
              <w:t xml:space="preserve">: Apply a broad range of design skills to their design process. </w:t>
            </w:r>
          </w:p>
        </w:tc>
        <w:tc>
          <w:tcPr>
            <w:tcW w:w="575" w:type="pct"/>
          </w:tcPr>
          <w:p w14:paraId="5BA2CD31"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Board Game Design</w:t>
            </w:r>
          </w:p>
          <w:p w14:paraId="0FA6C89D" w14:textId="77777777" w:rsidR="00A63F74" w:rsidRPr="00A63F74" w:rsidRDefault="00A63F74" w:rsidP="00A63F74">
            <w:pPr>
              <w:rPr>
                <w:rFonts w:ascii="Times New Roman" w:eastAsia="Times New Roman" w:hAnsi="Times New Roman" w:cs="Times New Roman"/>
                <w:sz w:val="24"/>
                <w:szCs w:val="24"/>
              </w:rPr>
            </w:pPr>
          </w:p>
          <w:p w14:paraId="0C6AF386"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Children’s Stories</w:t>
            </w:r>
          </w:p>
          <w:p w14:paraId="7E0D0FE7" w14:textId="77777777" w:rsidR="00A63F74" w:rsidRPr="00A63F74" w:rsidRDefault="00A63F74" w:rsidP="00A63F74">
            <w:pPr>
              <w:rPr>
                <w:rFonts w:ascii="Times New Roman" w:eastAsia="Times New Roman" w:hAnsi="Times New Roman" w:cs="Times New Roman"/>
                <w:sz w:val="24"/>
                <w:szCs w:val="24"/>
              </w:rPr>
            </w:pPr>
          </w:p>
          <w:p w14:paraId="1BEA145B" w14:textId="562801E9"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Video Game Design</w:t>
            </w:r>
          </w:p>
        </w:tc>
      </w:tr>
      <w:tr w:rsidR="00A63F74" w:rsidRPr="00A63F74" w14:paraId="1F4A6D20" w14:textId="7E1BAE63" w:rsidTr="00A63F74">
        <w:tblPrEx>
          <w:tblCellMar>
            <w:left w:w="108" w:type="dxa"/>
            <w:right w:w="108" w:type="dxa"/>
          </w:tblCellMar>
        </w:tblPrEx>
        <w:tc>
          <w:tcPr>
            <w:tcW w:w="191" w:type="pct"/>
          </w:tcPr>
          <w:p w14:paraId="2F00224B" w14:textId="192714C9"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59</w:t>
            </w:r>
          </w:p>
        </w:tc>
        <w:tc>
          <w:tcPr>
            <w:tcW w:w="529" w:type="pct"/>
          </w:tcPr>
          <w:p w14:paraId="33305DE8" w14:textId="72B5E0C9"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Analyze </w:t>
            </w:r>
            <w:proofErr w:type="gramStart"/>
            <w:r w:rsidRPr="00A63F74">
              <w:rPr>
                <w:rFonts w:ascii="Times New Roman" w:eastAsia="Times New Roman" w:hAnsi="Times New Roman" w:cs="Times New Roman"/>
                <w:sz w:val="24"/>
                <w:szCs w:val="24"/>
              </w:rPr>
              <w:t>a storyboard</w:t>
            </w:r>
            <w:proofErr w:type="gramEnd"/>
            <w:r w:rsidRPr="00A63F74">
              <w:rPr>
                <w:rFonts w:ascii="Times New Roman" w:eastAsia="Times New Roman" w:hAnsi="Times New Roman" w:cs="Times New Roman"/>
                <w:sz w:val="24"/>
                <w:szCs w:val="24"/>
              </w:rPr>
              <w:t xml:space="preserve">. </w:t>
            </w:r>
          </w:p>
        </w:tc>
        <w:tc>
          <w:tcPr>
            <w:tcW w:w="1130" w:type="pct"/>
          </w:tcPr>
          <w:p w14:paraId="467D8657"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Analysis should include</w:t>
            </w:r>
          </w:p>
          <w:p w14:paraId="5897933E" w14:textId="0F5CD36D" w:rsidR="00A63F74" w:rsidRPr="00A63F74" w:rsidRDefault="00A63F74" w:rsidP="00A63F74">
            <w:pPr>
              <w:numPr>
                <w:ilvl w:val="0"/>
                <w:numId w:val="3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definition of </w:t>
            </w:r>
            <w:r w:rsidRPr="00A63F74">
              <w:rPr>
                <w:rFonts w:ascii="Times New Roman" w:eastAsia="Times New Roman" w:hAnsi="Times New Roman" w:cs="Times New Roman"/>
                <w:i/>
                <w:iCs/>
                <w:sz w:val="24"/>
                <w:szCs w:val="24"/>
              </w:rPr>
              <w:t>storyboard</w:t>
            </w:r>
          </w:p>
          <w:p w14:paraId="1AB90462" w14:textId="1ADDDC26" w:rsidR="00A63F74" w:rsidRPr="00A63F74" w:rsidRDefault="00A63F74" w:rsidP="00A63F74">
            <w:pPr>
              <w:numPr>
                <w:ilvl w:val="0"/>
                <w:numId w:val="3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brief history of storyboards</w:t>
            </w:r>
          </w:p>
          <w:p w14:paraId="618F4BC5" w14:textId="4C536DAE" w:rsidR="00A63F74" w:rsidRPr="00A63F74" w:rsidRDefault="00A63F74" w:rsidP="00A63F74">
            <w:pPr>
              <w:numPr>
                <w:ilvl w:val="0"/>
                <w:numId w:val="3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storyboards are used.</w:t>
            </w:r>
          </w:p>
        </w:tc>
        <w:tc>
          <w:tcPr>
            <w:tcW w:w="1347" w:type="pct"/>
          </w:tcPr>
          <w:p w14:paraId="02E1A7B2"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Process/Skill Questions:</w:t>
            </w:r>
          </w:p>
          <w:p w14:paraId="25EB1BA0" w14:textId="77777777" w:rsidR="00A63F74" w:rsidRPr="00A63F74" w:rsidRDefault="00A63F74" w:rsidP="00A63F74">
            <w:pPr>
              <w:numPr>
                <w:ilvl w:val="0"/>
                <w:numId w:val="39"/>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elements are required of a storyboard?</w:t>
            </w:r>
          </w:p>
          <w:p w14:paraId="3A035C4E" w14:textId="77777777" w:rsidR="00A63F74" w:rsidRPr="00A63F74" w:rsidRDefault="00A63F74" w:rsidP="00A63F74">
            <w:pPr>
              <w:numPr>
                <w:ilvl w:val="0"/>
                <w:numId w:val="39"/>
              </w:num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How do storyboards aid in game design and development?</w:t>
            </w:r>
          </w:p>
          <w:p w14:paraId="515AB123" w14:textId="1ACCB333" w:rsidR="00A63F74" w:rsidRPr="00A63F74" w:rsidRDefault="00A63F74" w:rsidP="00A63F74">
            <w:pPr>
              <w:numPr>
                <w:ilvl w:val="0"/>
                <w:numId w:val="39"/>
              </w:num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What is the history of storyboarding, and how has it evolved over the years?</w:t>
            </w:r>
          </w:p>
        </w:tc>
        <w:tc>
          <w:tcPr>
            <w:tcW w:w="602" w:type="pct"/>
          </w:tcPr>
          <w:p w14:paraId="06FE092D" w14:textId="7C24DEC2"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English: 10.RV, 10.RI, 10.LU, 11.DSR, 11.RV, 11.RI, 11.LU, 12.RV, 12.RI, 12.LU</w:t>
            </w:r>
          </w:p>
        </w:tc>
        <w:tc>
          <w:tcPr>
            <w:tcW w:w="625" w:type="pct"/>
          </w:tcPr>
          <w:p w14:paraId="7EC740FD" w14:textId="77777777"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2T</w:t>
            </w:r>
            <w:r w:rsidRPr="00A63F74">
              <w:rPr>
                <w:rFonts w:ascii="Times New Roman" w:hAnsi="Times New Roman" w:cs="Times New Roman"/>
                <w:sz w:val="24"/>
                <w:szCs w:val="24"/>
              </w:rPr>
              <w:t xml:space="preserve">: Demonstrate the use of conceptual, graphical, virtual, mathematical, and physical modeling to identify conﬂicting considerations before the entire system is developed and to aid </w:t>
            </w:r>
            <w:r w:rsidRPr="00A63F74">
              <w:rPr>
                <w:rFonts w:ascii="Times New Roman" w:hAnsi="Times New Roman" w:cs="Times New Roman"/>
                <w:sz w:val="24"/>
                <w:szCs w:val="24"/>
              </w:rPr>
              <w:lastRenderedPageBreak/>
              <w:t xml:space="preserve">in design decision making. </w:t>
            </w:r>
          </w:p>
          <w:p w14:paraId="5AB2A48A" w14:textId="0AA77E90" w:rsidR="00A63F74" w:rsidRPr="00A63F74" w:rsidRDefault="00A63F74" w:rsidP="00A63F74">
            <w:pPr>
              <w:rPr>
                <w:rFonts w:ascii="Times New Roman" w:eastAsia="Times New Roman" w:hAnsi="Times New Roman" w:cs="Times New Roman"/>
                <w:b/>
                <w:bCs/>
                <w:sz w:val="24"/>
                <w:szCs w:val="24"/>
              </w:rPr>
            </w:pPr>
            <w:r w:rsidRPr="00A63F74">
              <w:rPr>
                <w:rFonts w:ascii="Times New Roman" w:hAnsi="Times New Roman" w:cs="Times New Roman"/>
                <w:sz w:val="24"/>
                <w:szCs w:val="24"/>
              </w:rPr>
              <w:br/>
            </w:r>
            <w:r w:rsidRPr="00A63F74">
              <w:rPr>
                <w:rFonts w:ascii="Times New Roman" w:hAnsi="Times New Roman" w:cs="Times New Roman"/>
                <w:b/>
                <w:bCs/>
                <w:sz w:val="24"/>
                <w:szCs w:val="24"/>
              </w:rPr>
              <w:t>8N</w:t>
            </w:r>
            <w:r w:rsidRPr="00A63F74">
              <w:rPr>
                <w:rFonts w:ascii="Times New Roman" w:hAnsi="Times New Roman" w:cs="Times New Roman"/>
                <w:sz w:val="24"/>
                <w:szCs w:val="24"/>
              </w:rPr>
              <w:t>: Use various approaches to communicate processes and procedures for using, maintaining, and assessing technological products and systems.</w:t>
            </w:r>
          </w:p>
        </w:tc>
        <w:tc>
          <w:tcPr>
            <w:tcW w:w="575" w:type="pct"/>
          </w:tcPr>
          <w:p w14:paraId="57DE1E30"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Board Game Design</w:t>
            </w:r>
          </w:p>
          <w:p w14:paraId="7F38E968" w14:textId="77777777" w:rsidR="00A63F74" w:rsidRPr="00A63F74" w:rsidRDefault="00A63F74" w:rsidP="00A63F74">
            <w:pPr>
              <w:rPr>
                <w:rFonts w:ascii="Times New Roman" w:eastAsia="Times New Roman" w:hAnsi="Times New Roman" w:cs="Times New Roman"/>
                <w:sz w:val="24"/>
                <w:szCs w:val="24"/>
              </w:rPr>
            </w:pPr>
          </w:p>
          <w:p w14:paraId="125F2DE2" w14:textId="455F300B"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Video Game Design</w:t>
            </w:r>
          </w:p>
        </w:tc>
      </w:tr>
      <w:tr w:rsidR="00A63F74" w:rsidRPr="00A63F74" w14:paraId="769A2EBD" w14:textId="686FF238" w:rsidTr="00A63F74">
        <w:tblPrEx>
          <w:tblCellMar>
            <w:left w:w="108" w:type="dxa"/>
            <w:right w:w="108" w:type="dxa"/>
          </w:tblCellMar>
        </w:tblPrEx>
        <w:tc>
          <w:tcPr>
            <w:tcW w:w="191" w:type="pct"/>
          </w:tcPr>
          <w:p w14:paraId="5A9CA389" w14:textId="7DF59A20"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60</w:t>
            </w:r>
          </w:p>
        </w:tc>
        <w:tc>
          <w:tcPr>
            <w:tcW w:w="529" w:type="pct"/>
            <w:hideMark/>
          </w:tcPr>
          <w:p w14:paraId="3491CEC2" w14:textId="7352214E"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Describe the game environment. </w:t>
            </w:r>
          </w:p>
        </w:tc>
        <w:tc>
          <w:tcPr>
            <w:tcW w:w="1130" w:type="pct"/>
          </w:tcPr>
          <w:p w14:paraId="17CF148B" w14:textId="741F4176"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Description should include</w:t>
            </w:r>
          </w:p>
          <w:p w14:paraId="7E53C513" w14:textId="77777777" w:rsidR="00A63F74" w:rsidRPr="00A63F74" w:rsidRDefault="00A63F74" w:rsidP="00A63F74">
            <w:pPr>
              <w:numPr>
                <w:ilvl w:val="0"/>
                <w:numId w:val="3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lighting</w:t>
            </w:r>
          </w:p>
          <w:p w14:paraId="6EBC6D06" w14:textId="77777777" w:rsidR="00A63F74" w:rsidRPr="00A63F74" w:rsidRDefault="00A63F74" w:rsidP="00A63F74">
            <w:pPr>
              <w:numPr>
                <w:ilvl w:val="0"/>
                <w:numId w:val="3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foreground/background</w:t>
            </w:r>
          </w:p>
          <w:p w14:paraId="5132344B" w14:textId="7A1205F9" w:rsidR="00A63F74" w:rsidRPr="00A63F74" w:rsidRDefault="00A63F74" w:rsidP="00A63F74">
            <w:pPr>
              <w:numPr>
                <w:ilvl w:val="0"/>
                <w:numId w:val="3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topography/terrain (e.g., urban, rural, reality-based, fantasy)</w:t>
            </w:r>
          </w:p>
          <w:p w14:paraId="0E0CF817" w14:textId="77777777" w:rsidR="00A63F74" w:rsidRPr="00A63F74" w:rsidRDefault="00A63F74" w:rsidP="00A63F74">
            <w:pPr>
              <w:numPr>
                <w:ilvl w:val="0"/>
                <w:numId w:val="3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mood</w:t>
            </w:r>
          </w:p>
          <w:p w14:paraId="3B0310CB" w14:textId="77777777" w:rsidR="00A63F74" w:rsidRPr="00A63F74" w:rsidRDefault="00A63F74" w:rsidP="00A63F74">
            <w:pPr>
              <w:numPr>
                <w:ilvl w:val="0"/>
                <w:numId w:val="3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color scheme</w:t>
            </w:r>
          </w:p>
          <w:p w14:paraId="56BE1C1D" w14:textId="10326613" w:rsidR="00A63F74" w:rsidRPr="00A63F74" w:rsidRDefault="00A63F74" w:rsidP="00A63F74">
            <w:pPr>
              <w:numPr>
                <w:ilvl w:val="0"/>
                <w:numId w:val="3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era (e.g., current, historical, futuristic)</w:t>
            </w:r>
          </w:p>
          <w:p w14:paraId="58B5B653" w14:textId="56E951C0" w:rsidR="00A63F74" w:rsidRPr="00A63F74" w:rsidRDefault="00A63F74" w:rsidP="00A63F74">
            <w:pPr>
              <w:numPr>
                <w:ilvl w:val="0"/>
                <w:numId w:val="3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time of day.</w:t>
            </w:r>
          </w:p>
        </w:tc>
        <w:tc>
          <w:tcPr>
            <w:tcW w:w="1347" w:type="pct"/>
          </w:tcPr>
          <w:p w14:paraId="0FEB0B70"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Process/Skill Questions:</w:t>
            </w:r>
          </w:p>
          <w:p w14:paraId="47226F40" w14:textId="31B63E8C" w:rsidR="00A63F74" w:rsidRPr="00A63F74" w:rsidRDefault="00A63F74" w:rsidP="00A63F74">
            <w:pPr>
              <w:numPr>
                <w:ilvl w:val="0"/>
                <w:numId w:val="35"/>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does environment affect the overall design of a game?</w:t>
            </w:r>
          </w:p>
          <w:p w14:paraId="09FBC100" w14:textId="77777777" w:rsidR="00A63F74" w:rsidRPr="00A63F74" w:rsidRDefault="00A63F74" w:rsidP="00A63F74">
            <w:pPr>
              <w:numPr>
                <w:ilvl w:val="0"/>
                <w:numId w:val="35"/>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can environment be used to enhance a game’s narrative and player immersion?</w:t>
            </w:r>
          </w:p>
          <w:p w14:paraId="4E2083CA" w14:textId="029A1B01" w:rsidR="00A63F74" w:rsidRPr="00A63F74" w:rsidRDefault="00A63F74" w:rsidP="00A63F74">
            <w:pPr>
              <w:numPr>
                <w:ilvl w:val="0"/>
                <w:numId w:val="35"/>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does the environment relate to the storyline and character(s)?</w:t>
            </w:r>
          </w:p>
        </w:tc>
        <w:tc>
          <w:tcPr>
            <w:tcW w:w="602" w:type="pct"/>
          </w:tcPr>
          <w:p w14:paraId="29AC343F" w14:textId="2D82BB01" w:rsidR="00A63F74" w:rsidRPr="00A63F74" w:rsidRDefault="00A63F74" w:rsidP="00A63F74">
            <w:pPr>
              <w:rPr>
                <w:rFonts w:ascii="Times New Roman" w:eastAsia="Times New Roman" w:hAnsi="Times New Roman" w:cs="Times New Roman"/>
                <w:b/>
                <w:bCs/>
                <w:sz w:val="24"/>
                <w:szCs w:val="24"/>
                <w:lang w:val="fr-FR"/>
              </w:rPr>
            </w:pPr>
            <w:proofErr w:type="gramStart"/>
            <w:r w:rsidRPr="00A63F74">
              <w:rPr>
                <w:rFonts w:ascii="Times New Roman" w:eastAsia="Times New Roman" w:hAnsi="Times New Roman" w:cs="Times New Roman"/>
                <w:sz w:val="24"/>
                <w:szCs w:val="24"/>
                <w:lang w:val="fr-FR"/>
              </w:rPr>
              <w:t>English:</w:t>
            </w:r>
            <w:proofErr w:type="gramEnd"/>
            <w:r w:rsidRPr="00A63F74">
              <w:rPr>
                <w:rFonts w:ascii="Times New Roman" w:eastAsia="Times New Roman" w:hAnsi="Times New Roman" w:cs="Times New Roman"/>
                <w:sz w:val="24"/>
                <w:szCs w:val="24"/>
                <w:lang w:val="fr-FR"/>
              </w:rPr>
              <w:t xml:space="preserve"> 10.RV, </w:t>
            </w:r>
            <w:proofErr w:type="gramStart"/>
            <w:r w:rsidRPr="00A63F74">
              <w:rPr>
                <w:rFonts w:ascii="Times New Roman" w:eastAsia="Times New Roman" w:hAnsi="Times New Roman" w:cs="Times New Roman"/>
                <w:sz w:val="24"/>
                <w:szCs w:val="24"/>
                <w:lang w:val="fr-FR"/>
              </w:rPr>
              <w:t>10.RI</w:t>
            </w:r>
            <w:proofErr w:type="gramEnd"/>
            <w:r w:rsidRPr="00A63F74">
              <w:rPr>
                <w:rFonts w:ascii="Times New Roman" w:eastAsia="Times New Roman" w:hAnsi="Times New Roman" w:cs="Times New Roman"/>
                <w:sz w:val="24"/>
                <w:szCs w:val="24"/>
                <w:lang w:val="fr-FR"/>
              </w:rPr>
              <w:t xml:space="preserve">, 10.LU, 11.RV, </w:t>
            </w:r>
            <w:proofErr w:type="gramStart"/>
            <w:r w:rsidRPr="00A63F74">
              <w:rPr>
                <w:rFonts w:ascii="Times New Roman" w:eastAsia="Times New Roman" w:hAnsi="Times New Roman" w:cs="Times New Roman"/>
                <w:sz w:val="24"/>
                <w:szCs w:val="24"/>
                <w:lang w:val="fr-FR"/>
              </w:rPr>
              <w:t>11.RI</w:t>
            </w:r>
            <w:proofErr w:type="gramEnd"/>
            <w:r w:rsidRPr="00A63F74">
              <w:rPr>
                <w:rFonts w:ascii="Times New Roman" w:eastAsia="Times New Roman" w:hAnsi="Times New Roman" w:cs="Times New Roman"/>
                <w:sz w:val="24"/>
                <w:szCs w:val="24"/>
                <w:lang w:val="fr-FR"/>
              </w:rPr>
              <w:t xml:space="preserve">, 11.LU, 12.RV, </w:t>
            </w:r>
            <w:proofErr w:type="gramStart"/>
            <w:r w:rsidRPr="00A63F74">
              <w:rPr>
                <w:rFonts w:ascii="Times New Roman" w:eastAsia="Times New Roman" w:hAnsi="Times New Roman" w:cs="Times New Roman"/>
                <w:sz w:val="24"/>
                <w:szCs w:val="24"/>
                <w:lang w:val="fr-FR"/>
              </w:rPr>
              <w:t>12.RI</w:t>
            </w:r>
            <w:proofErr w:type="gramEnd"/>
            <w:r w:rsidRPr="00A63F74">
              <w:rPr>
                <w:rFonts w:ascii="Times New Roman" w:eastAsia="Times New Roman" w:hAnsi="Times New Roman" w:cs="Times New Roman"/>
                <w:sz w:val="24"/>
                <w:szCs w:val="24"/>
                <w:lang w:val="fr-FR"/>
              </w:rPr>
              <w:t>, 12.LU</w:t>
            </w:r>
          </w:p>
        </w:tc>
        <w:tc>
          <w:tcPr>
            <w:tcW w:w="625" w:type="pct"/>
          </w:tcPr>
          <w:p w14:paraId="2B6A73CE" w14:textId="77777777"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2T</w:t>
            </w:r>
            <w:r w:rsidRPr="00A63F74">
              <w:rPr>
                <w:rFonts w:ascii="Times New Roman" w:hAnsi="Times New Roman" w:cs="Times New Roman"/>
                <w:sz w:val="24"/>
                <w:szCs w:val="24"/>
              </w:rPr>
              <w:t xml:space="preserve">: Demonstrate the use of conceptual, graphical, virtual, mathematical, and physical modeling to identify conﬂicting considerations before the entire system is developed and to aid in design decision making. </w:t>
            </w:r>
          </w:p>
          <w:p w14:paraId="4E5D2FED" w14:textId="56AF11AF" w:rsidR="00A63F74" w:rsidRPr="00A63F74" w:rsidRDefault="00A63F74" w:rsidP="00A63F74">
            <w:pPr>
              <w:rPr>
                <w:rFonts w:ascii="Times New Roman" w:eastAsia="Times New Roman" w:hAnsi="Times New Roman" w:cs="Times New Roman"/>
                <w:b/>
                <w:bCs/>
                <w:sz w:val="24"/>
                <w:szCs w:val="24"/>
              </w:rPr>
            </w:pPr>
            <w:r w:rsidRPr="00A63F74">
              <w:rPr>
                <w:rFonts w:ascii="Times New Roman" w:hAnsi="Times New Roman" w:cs="Times New Roman"/>
                <w:sz w:val="24"/>
                <w:szCs w:val="24"/>
              </w:rPr>
              <w:br/>
            </w:r>
            <w:r w:rsidRPr="00A63F74">
              <w:rPr>
                <w:rFonts w:ascii="Times New Roman" w:hAnsi="Times New Roman" w:cs="Times New Roman"/>
                <w:b/>
                <w:bCs/>
                <w:sz w:val="24"/>
                <w:szCs w:val="24"/>
              </w:rPr>
              <w:t>7AA</w:t>
            </w:r>
            <w:r w:rsidRPr="00A63F74">
              <w:rPr>
                <w:rFonts w:ascii="Times New Roman" w:hAnsi="Times New Roman" w:cs="Times New Roman"/>
                <w:sz w:val="24"/>
                <w:szCs w:val="24"/>
              </w:rPr>
              <w:t>: Illustrate principles, elements, and factors of design.</w:t>
            </w:r>
          </w:p>
        </w:tc>
        <w:tc>
          <w:tcPr>
            <w:tcW w:w="575" w:type="pct"/>
          </w:tcPr>
          <w:p w14:paraId="6804652C" w14:textId="6FC2FA2C"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Video Game Design</w:t>
            </w:r>
          </w:p>
        </w:tc>
      </w:tr>
      <w:tr w:rsidR="00A63F74" w:rsidRPr="00A63F74" w14:paraId="3AB401EB" w14:textId="0BAA2D2B" w:rsidTr="00A63F74">
        <w:tblPrEx>
          <w:tblCellMar>
            <w:left w:w="108" w:type="dxa"/>
            <w:right w:w="108" w:type="dxa"/>
          </w:tblCellMar>
        </w:tblPrEx>
        <w:tc>
          <w:tcPr>
            <w:tcW w:w="191" w:type="pct"/>
          </w:tcPr>
          <w:p w14:paraId="547E41FE" w14:textId="300E853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61</w:t>
            </w:r>
          </w:p>
        </w:tc>
        <w:tc>
          <w:tcPr>
            <w:tcW w:w="529" w:type="pct"/>
            <w:hideMark/>
          </w:tcPr>
          <w:p w14:paraId="13FFEECA" w14:textId="15384AF8"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Evaluate a game narrative. </w:t>
            </w:r>
          </w:p>
        </w:tc>
        <w:tc>
          <w:tcPr>
            <w:tcW w:w="1130" w:type="pct"/>
          </w:tcPr>
          <w:p w14:paraId="2CF5DB41"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Evaluation should include</w:t>
            </w:r>
          </w:p>
          <w:p w14:paraId="04B3A11E" w14:textId="4C37DB91" w:rsidR="00A63F74" w:rsidRPr="00A63F74" w:rsidRDefault="00A63F74" w:rsidP="00A63F74">
            <w:pPr>
              <w:pStyle w:val="ListParagraph"/>
              <w:numPr>
                <w:ilvl w:val="0"/>
                <w:numId w:val="7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narrative</w:t>
            </w:r>
          </w:p>
          <w:p w14:paraId="5FEF60C8" w14:textId="6D345BB8" w:rsidR="00A63F74" w:rsidRPr="00A63F74" w:rsidRDefault="00A63F74" w:rsidP="00A63F74">
            <w:pPr>
              <w:pStyle w:val="ListParagraph"/>
              <w:numPr>
                <w:ilvl w:val="0"/>
                <w:numId w:val="7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conflict</w:t>
            </w:r>
          </w:p>
          <w:p w14:paraId="296E1AE4" w14:textId="53F632B4" w:rsidR="00A63F74" w:rsidRPr="00A63F74" w:rsidRDefault="00A63F74" w:rsidP="00A63F74">
            <w:pPr>
              <w:pStyle w:val="ListParagraph"/>
              <w:numPr>
                <w:ilvl w:val="0"/>
                <w:numId w:val="7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choices</w:t>
            </w:r>
          </w:p>
          <w:p w14:paraId="3467D15C" w14:textId="60E4A897" w:rsidR="00A63F74" w:rsidRPr="00A63F74" w:rsidRDefault="00A63F74" w:rsidP="00A63F74">
            <w:pPr>
              <w:pStyle w:val="ListParagraph"/>
              <w:numPr>
                <w:ilvl w:val="0"/>
                <w:numId w:val="7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characters</w:t>
            </w:r>
          </w:p>
          <w:p w14:paraId="4292C4D9" w14:textId="73C49D3E" w:rsidR="00A63F74" w:rsidRPr="00A63F74" w:rsidRDefault="00A63F74" w:rsidP="00A63F74">
            <w:pPr>
              <w:pStyle w:val="ListParagraph"/>
              <w:numPr>
                <w:ilvl w:val="0"/>
                <w:numId w:val="7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interactivity</w:t>
            </w:r>
          </w:p>
          <w:p w14:paraId="5C788509" w14:textId="4766F820" w:rsidR="00A63F74" w:rsidRPr="00A63F74" w:rsidRDefault="00A63F74" w:rsidP="00A63F74">
            <w:pPr>
              <w:pStyle w:val="ListParagraph"/>
              <w:numPr>
                <w:ilvl w:val="0"/>
                <w:numId w:val="7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environment.</w:t>
            </w:r>
          </w:p>
        </w:tc>
        <w:tc>
          <w:tcPr>
            <w:tcW w:w="1347" w:type="pct"/>
          </w:tcPr>
          <w:p w14:paraId="49D862A9" w14:textId="48D64BC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Process/Skill Questions:</w:t>
            </w:r>
          </w:p>
          <w:p w14:paraId="28C88173" w14:textId="77777777" w:rsidR="00A63F74" w:rsidRPr="00A63F74" w:rsidRDefault="00A63F74" w:rsidP="00A63F74">
            <w:pPr>
              <w:pStyle w:val="ListParagraph"/>
              <w:numPr>
                <w:ilvl w:val="0"/>
                <w:numId w:val="75"/>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was most effective about the narrative?</w:t>
            </w:r>
          </w:p>
          <w:p w14:paraId="16949951" w14:textId="75931A77" w:rsidR="00A63F74" w:rsidRPr="00A63F74" w:rsidRDefault="00A63F74" w:rsidP="00A63F74">
            <w:pPr>
              <w:pStyle w:val="ListParagraph"/>
              <w:numPr>
                <w:ilvl w:val="0"/>
                <w:numId w:val="75"/>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elements could be improved?</w:t>
            </w:r>
          </w:p>
        </w:tc>
        <w:tc>
          <w:tcPr>
            <w:tcW w:w="602" w:type="pct"/>
          </w:tcPr>
          <w:p w14:paraId="1A93787B" w14:textId="0B4CD907"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English: 10.RV, 10.RI, 10.LU, 11.DSR, 11.RV, 11.RI, 11.LU, 12.RV, 12.RI, 12.LU</w:t>
            </w:r>
          </w:p>
        </w:tc>
        <w:tc>
          <w:tcPr>
            <w:tcW w:w="625" w:type="pct"/>
          </w:tcPr>
          <w:p w14:paraId="7B12E68F" w14:textId="77777777"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7W</w:t>
            </w:r>
            <w:r w:rsidRPr="00A63F74">
              <w:rPr>
                <w:rFonts w:ascii="Times New Roman" w:hAnsi="Times New Roman" w:cs="Times New Roman"/>
                <w:sz w:val="24"/>
                <w:szCs w:val="24"/>
              </w:rPr>
              <w:t xml:space="preserve">: Determine the best approach by evaluating the purpose of the design. </w:t>
            </w:r>
          </w:p>
          <w:p w14:paraId="2681C075" w14:textId="43F7659F" w:rsidR="00A63F74" w:rsidRPr="00A63F74" w:rsidRDefault="00A63F74" w:rsidP="00A63F74">
            <w:pPr>
              <w:rPr>
                <w:rFonts w:ascii="Times New Roman" w:eastAsia="Times New Roman" w:hAnsi="Times New Roman" w:cs="Times New Roman"/>
                <w:b/>
                <w:bCs/>
                <w:sz w:val="24"/>
                <w:szCs w:val="24"/>
              </w:rPr>
            </w:pPr>
            <w:r w:rsidRPr="00A63F74">
              <w:rPr>
                <w:rFonts w:ascii="Times New Roman" w:hAnsi="Times New Roman" w:cs="Times New Roman"/>
                <w:b/>
                <w:bCs/>
                <w:sz w:val="24"/>
                <w:szCs w:val="24"/>
              </w:rPr>
              <w:t>8Q</w:t>
            </w:r>
            <w:r w:rsidRPr="00A63F74">
              <w:rPr>
                <w:rFonts w:ascii="Times New Roman" w:hAnsi="Times New Roman" w:cs="Times New Roman"/>
                <w:sz w:val="24"/>
                <w:szCs w:val="24"/>
              </w:rPr>
              <w:t xml:space="preserve">: Synthesize data and analyze trends to make decisions about technological </w:t>
            </w:r>
            <w:r w:rsidRPr="00A63F74">
              <w:rPr>
                <w:rFonts w:ascii="Times New Roman" w:hAnsi="Times New Roman" w:cs="Times New Roman"/>
                <w:sz w:val="24"/>
                <w:szCs w:val="24"/>
              </w:rPr>
              <w:lastRenderedPageBreak/>
              <w:t>products, systems, or processes.</w:t>
            </w:r>
          </w:p>
        </w:tc>
        <w:tc>
          <w:tcPr>
            <w:tcW w:w="575" w:type="pct"/>
          </w:tcPr>
          <w:p w14:paraId="26046492"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Board Game Design</w:t>
            </w:r>
          </w:p>
          <w:p w14:paraId="1192EED0" w14:textId="77777777" w:rsidR="00A63F74" w:rsidRPr="00A63F74" w:rsidRDefault="00A63F74" w:rsidP="00A63F74">
            <w:pPr>
              <w:rPr>
                <w:rFonts w:ascii="Times New Roman" w:eastAsia="Times New Roman" w:hAnsi="Times New Roman" w:cs="Times New Roman"/>
                <w:sz w:val="24"/>
                <w:szCs w:val="24"/>
              </w:rPr>
            </w:pPr>
          </w:p>
          <w:p w14:paraId="5AC0FDB4" w14:textId="4CE056C3"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Video Game Design</w:t>
            </w:r>
          </w:p>
        </w:tc>
      </w:tr>
      <w:tr w:rsidR="00A63F74" w:rsidRPr="00A63F74" w14:paraId="0D37D0F2" w14:textId="38D1BAE2" w:rsidTr="00A63F74">
        <w:tblPrEx>
          <w:tblCellMar>
            <w:left w:w="108" w:type="dxa"/>
            <w:right w:w="108" w:type="dxa"/>
          </w:tblCellMar>
        </w:tblPrEx>
        <w:tc>
          <w:tcPr>
            <w:tcW w:w="191" w:type="pct"/>
          </w:tcPr>
          <w:p w14:paraId="1A21D5EA" w14:textId="3E5ED9EC"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62</w:t>
            </w:r>
          </w:p>
        </w:tc>
        <w:tc>
          <w:tcPr>
            <w:tcW w:w="529" w:type="pct"/>
            <w:hideMark/>
          </w:tcPr>
          <w:p w14:paraId="26BA5988" w14:textId="0A30779F"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Design a game narrative. </w:t>
            </w:r>
          </w:p>
        </w:tc>
        <w:tc>
          <w:tcPr>
            <w:tcW w:w="1130" w:type="pct"/>
          </w:tcPr>
          <w:p w14:paraId="6904730B" w14:textId="17D70D03"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Design should include</w:t>
            </w:r>
          </w:p>
          <w:p w14:paraId="36DCAE9B" w14:textId="69351982" w:rsidR="00A63F74" w:rsidRPr="00A63F74" w:rsidRDefault="00A63F74" w:rsidP="00A63F74">
            <w:pPr>
              <w:numPr>
                <w:ilvl w:val="0"/>
                <w:numId w:val="36"/>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characters</w:t>
            </w:r>
          </w:p>
          <w:p w14:paraId="22B31F91" w14:textId="244B1FC7" w:rsidR="00A63F74" w:rsidRPr="00A63F74" w:rsidRDefault="00A63F74" w:rsidP="00A63F74">
            <w:pPr>
              <w:numPr>
                <w:ilvl w:val="0"/>
                <w:numId w:val="36"/>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conflict</w:t>
            </w:r>
          </w:p>
          <w:p w14:paraId="168FC327" w14:textId="7004AA6B" w:rsidR="00A63F74" w:rsidRPr="00A63F74" w:rsidRDefault="00A63F74" w:rsidP="00A63F74">
            <w:pPr>
              <w:numPr>
                <w:ilvl w:val="0"/>
                <w:numId w:val="36"/>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environment</w:t>
            </w:r>
          </w:p>
          <w:p w14:paraId="560982FB" w14:textId="40C0850C" w:rsidR="00A63F74" w:rsidRPr="00A63F74" w:rsidRDefault="00A63F74" w:rsidP="00A63F74">
            <w:pPr>
              <w:numPr>
                <w:ilvl w:val="0"/>
                <w:numId w:val="36"/>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interactivity.</w:t>
            </w:r>
          </w:p>
        </w:tc>
        <w:tc>
          <w:tcPr>
            <w:tcW w:w="1347" w:type="pct"/>
          </w:tcPr>
          <w:p w14:paraId="3E11FAB2"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Process/Skill Questions:</w:t>
            </w:r>
          </w:p>
          <w:p w14:paraId="52CB6085" w14:textId="78A8895E" w:rsidR="00A63F74" w:rsidRPr="00A63F74" w:rsidRDefault="00A63F74" w:rsidP="00A63F74">
            <w:pPr>
              <w:numPr>
                <w:ilvl w:val="0"/>
                <w:numId w:val="37"/>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do other media, such as film, fiction, and drama, inform game narrative?</w:t>
            </w:r>
          </w:p>
          <w:p w14:paraId="5F42B0B2" w14:textId="3717728E" w:rsidR="00A63F74" w:rsidRPr="00A63F74" w:rsidRDefault="00A63F74" w:rsidP="00A63F74">
            <w:pPr>
              <w:numPr>
                <w:ilvl w:val="0"/>
                <w:numId w:val="37"/>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might choices regarding these specifications affect gameplay?</w:t>
            </w:r>
          </w:p>
          <w:p w14:paraId="45F2C973" w14:textId="1B15408A" w:rsidR="00A63F74" w:rsidRPr="00A63F74" w:rsidRDefault="00A63F74" w:rsidP="00A63F74">
            <w:pPr>
              <w:numPr>
                <w:ilvl w:val="0"/>
                <w:numId w:val="37"/>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might choices regarding these specifications affect the development process?</w:t>
            </w:r>
          </w:p>
        </w:tc>
        <w:tc>
          <w:tcPr>
            <w:tcW w:w="602" w:type="pct"/>
          </w:tcPr>
          <w:p w14:paraId="60FB376E" w14:textId="1E2E95D8"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English: 10.C, 11.C, 12.C</w:t>
            </w:r>
          </w:p>
        </w:tc>
        <w:tc>
          <w:tcPr>
            <w:tcW w:w="625" w:type="pct"/>
          </w:tcPr>
          <w:p w14:paraId="05025098" w14:textId="77777777"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1R</w:t>
            </w:r>
            <w:r w:rsidRPr="00A63F74">
              <w:rPr>
                <w:rFonts w:ascii="Times New Roman" w:hAnsi="Times New Roman" w:cs="Times New Roman"/>
                <w:sz w:val="24"/>
                <w:szCs w:val="24"/>
              </w:rPr>
              <w:t xml:space="preserve">: Develop a plan that incorporates knowledge from science, mathematics, and other disciplines to design or improve a technological product or system. </w:t>
            </w:r>
          </w:p>
          <w:p w14:paraId="208A742B" w14:textId="447804CA" w:rsidR="00A63F74" w:rsidRPr="00A63F74" w:rsidRDefault="00A63F74" w:rsidP="00A63F74">
            <w:pPr>
              <w:rPr>
                <w:rFonts w:ascii="Times New Roman" w:eastAsia="Times New Roman" w:hAnsi="Times New Roman" w:cs="Times New Roman"/>
                <w:b/>
                <w:bCs/>
                <w:sz w:val="24"/>
                <w:szCs w:val="24"/>
              </w:rPr>
            </w:pPr>
            <w:r w:rsidRPr="00A63F74">
              <w:rPr>
                <w:rFonts w:ascii="Times New Roman" w:hAnsi="Times New Roman" w:cs="Times New Roman"/>
                <w:sz w:val="24"/>
                <w:szCs w:val="24"/>
              </w:rPr>
              <w:br/>
            </w:r>
            <w:r w:rsidRPr="00A63F74">
              <w:rPr>
                <w:rFonts w:ascii="Times New Roman" w:hAnsi="Times New Roman" w:cs="Times New Roman"/>
                <w:b/>
                <w:bCs/>
                <w:sz w:val="24"/>
                <w:szCs w:val="24"/>
              </w:rPr>
              <w:t>7CC</w:t>
            </w:r>
            <w:r w:rsidRPr="00A63F74">
              <w:rPr>
                <w:rFonts w:ascii="Times New Roman" w:hAnsi="Times New Roman" w:cs="Times New Roman"/>
                <w:sz w:val="24"/>
                <w:szCs w:val="24"/>
              </w:rPr>
              <w:t>: Apply a broad range of design skills to their design process.</w:t>
            </w:r>
          </w:p>
        </w:tc>
        <w:tc>
          <w:tcPr>
            <w:tcW w:w="575" w:type="pct"/>
          </w:tcPr>
          <w:p w14:paraId="556D4F54"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Board Game Design</w:t>
            </w:r>
          </w:p>
          <w:p w14:paraId="5D893736" w14:textId="77777777" w:rsidR="00A63F74" w:rsidRPr="00A63F74" w:rsidRDefault="00A63F74" w:rsidP="00A63F74">
            <w:pPr>
              <w:rPr>
                <w:rFonts w:ascii="Times New Roman" w:eastAsia="Times New Roman" w:hAnsi="Times New Roman" w:cs="Times New Roman"/>
                <w:sz w:val="24"/>
                <w:szCs w:val="24"/>
              </w:rPr>
            </w:pPr>
          </w:p>
          <w:p w14:paraId="7A975D19" w14:textId="7417E975"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Video Game Design</w:t>
            </w:r>
          </w:p>
        </w:tc>
      </w:tr>
      <w:tr w:rsidR="00A63F74" w:rsidRPr="00A63F74" w14:paraId="2B0354E8" w14:textId="1BDB933A" w:rsidTr="00A63F74">
        <w:tc>
          <w:tcPr>
            <w:tcW w:w="191" w:type="pct"/>
            <w:shd w:val="clear" w:color="auto" w:fill="AEAAAA" w:themeFill="background2" w:themeFillShade="BF"/>
          </w:tcPr>
          <w:p w14:paraId="76F19648"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29" w:type="pct"/>
            <w:shd w:val="clear" w:color="auto" w:fill="AEAAAA" w:themeFill="background2" w:themeFillShade="BF"/>
            <w:tcMar>
              <w:top w:w="43" w:type="dxa"/>
              <w:left w:w="115" w:type="dxa"/>
              <w:bottom w:w="43" w:type="dxa"/>
              <w:right w:w="115" w:type="dxa"/>
            </w:tcMar>
          </w:tcPr>
          <w:p w14:paraId="07B23CA8" w14:textId="7B8BFD3C" w:rsidR="00A63F74" w:rsidRPr="00A63F74" w:rsidRDefault="00A63F74" w:rsidP="00A63F74">
            <w:pPr>
              <w:tabs>
                <w:tab w:val="left" w:pos="1627"/>
              </w:tabs>
              <w:rPr>
                <w:rFonts w:ascii="Times New Roman" w:eastAsia="Times New Roman" w:hAnsi="Times New Roman" w:cs="Times New Roman"/>
                <w:b/>
                <w:bCs/>
                <w:sz w:val="24"/>
                <w:szCs w:val="24"/>
              </w:rPr>
            </w:pPr>
            <w:r w:rsidRPr="00A63F74">
              <w:rPr>
                <w:rFonts w:ascii="Times New Roman" w:eastAsia="Times New Roman" w:hAnsi="Times New Roman" w:cs="Times New Roman"/>
                <w:b/>
                <w:bCs/>
                <w:sz w:val="24"/>
                <w:szCs w:val="24"/>
              </w:rPr>
              <w:t>Creating Game Art</w:t>
            </w:r>
          </w:p>
        </w:tc>
        <w:tc>
          <w:tcPr>
            <w:tcW w:w="1130" w:type="pct"/>
            <w:shd w:val="clear" w:color="auto" w:fill="AEAAAA" w:themeFill="background2" w:themeFillShade="BF"/>
          </w:tcPr>
          <w:p w14:paraId="5BCDBC8A"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1347" w:type="pct"/>
            <w:shd w:val="clear" w:color="auto" w:fill="AEAAAA" w:themeFill="background2" w:themeFillShade="BF"/>
          </w:tcPr>
          <w:p w14:paraId="7EC6ED38"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02" w:type="pct"/>
            <w:shd w:val="clear" w:color="auto" w:fill="AEAAAA" w:themeFill="background2" w:themeFillShade="BF"/>
          </w:tcPr>
          <w:p w14:paraId="51ABD762"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25" w:type="pct"/>
            <w:shd w:val="clear" w:color="auto" w:fill="AEAAAA" w:themeFill="background2" w:themeFillShade="BF"/>
          </w:tcPr>
          <w:p w14:paraId="4872B719"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shd w:val="clear" w:color="auto" w:fill="AEAAAA" w:themeFill="background2" w:themeFillShade="BF"/>
          </w:tcPr>
          <w:p w14:paraId="73E71485"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7ADB6E5C" w14:textId="030B1560" w:rsidTr="00A63F74">
        <w:tblPrEx>
          <w:tblCellMar>
            <w:left w:w="108" w:type="dxa"/>
            <w:right w:w="108" w:type="dxa"/>
          </w:tblCellMar>
        </w:tblPrEx>
        <w:tc>
          <w:tcPr>
            <w:tcW w:w="191" w:type="pct"/>
          </w:tcPr>
          <w:p w14:paraId="3A5D74DE" w14:textId="595B6B1F"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63</w:t>
            </w:r>
          </w:p>
        </w:tc>
        <w:tc>
          <w:tcPr>
            <w:tcW w:w="529" w:type="pct"/>
          </w:tcPr>
          <w:p w14:paraId="2E593022" w14:textId="6F04ABA0"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Identify the elements and principles of design.</w:t>
            </w:r>
          </w:p>
        </w:tc>
        <w:tc>
          <w:tcPr>
            <w:tcW w:w="1130" w:type="pct"/>
          </w:tcPr>
          <w:p w14:paraId="5F2DE820"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Identification should include</w:t>
            </w:r>
          </w:p>
          <w:p w14:paraId="3288A554" w14:textId="77777777" w:rsidR="00A63F74" w:rsidRPr="00A63F74" w:rsidRDefault="00A63F74" w:rsidP="00A63F74">
            <w:pPr>
              <w:numPr>
                <w:ilvl w:val="0"/>
                <w:numId w:val="36"/>
              </w:numPr>
              <w:rPr>
                <w:rFonts w:ascii="Times New Roman" w:eastAsia="Times New Roman" w:hAnsi="Times New Roman" w:cs="Times New Roman"/>
                <w:sz w:val="24"/>
                <w:szCs w:val="24"/>
              </w:rPr>
            </w:pPr>
            <w:r w:rsidRPr="00A63F74">
              <w:rPr>
                <w:rFonts w:ascii="Times New Roman" w:hAnsi="Times New Roman" w:cs="Times New Roman"/>
                <w:sz w:val="24"/>
                <w:szCs w:val="24"/>
              </w:rPr>
              <w:t>elements</w:t>
            </w:r>
          </w:p>
          <w:p w14:paraId="2318284D" w14:textId="77777777" w:rsidR="00A63F74" w:rsidRPr="00A63F74" w:rsidRDefault="00A63F74" w:rsidP="00A63F74">
            <w:pPr>
              <w:numPr>
                <w:ilvl w:val="1"/>
                <w:numId w:val="36"/>
              </w:numPr>
              <w:rPr>
                <w:rFonts w:ascii="Times New Roman" w:eastAsia="Times New Roman" w:hAnsi="Times New Roman" w:cs="Times New Roman"/>
                <w:sz w:val="24"/>
                <w:szCs w:val="24"/>
              </w:rPr>
            </w:pPr>
            <w:r w:rsidRPr="00A63F74">
              <w:rPr>
                <w:rFonts w:ascii="Times New Roman" w:hAnsi="Times New Roman" w:cs="Times New Roman"/>
                <w:sz w:val="24"/>
                <w:szCs w:val="24"/>
              </w:rPr>
              <w:t>shape</w:t>
            </w:r>
          </w:p>
          <w:p w14:paraId="27EA142C" w14:textId="77777777" w:rsidR="00A63F74" w:rsidRPr="00A63F74" w:rsidRDefault="00A63F74" w:rsidP="00A63F74">
            <w:pPr>
              <w:numPr>
                <w:ilvl w:val="1"/>
                <w:numId w:val="36"/>
              </w:numPr>
              <w:rPr>
                <w:rFonts w:ascii="Times New Roman" w:eastAsia="Times New Roman" w:hAnsi="Times New Roman" w:cs="Times New Roman"/>
                <w:sz w:val="24"/>
                <w:szCs w:val="24"/>
              </w:rPr>
            </w:pPr>
            <w:r w:rsidRPr="00A63F74">
              <w:rPr>
                <w:rFonts w:ascii="Times New Roman" w:hAnsi="Times New Roman" w:cs="Times New Roman"/>
                <w:sz w:val="24"/>
                <w:szCs w:val="24"/>
              </w:rPr>
              <w:t>line</w:t>
            </w:r>
          </w:p>
          <w:p w14:paraId="4DA53625" w14:textId="77777777" w:rsidR="00A63F74" w:rsidRPr="00A63F74" w:rsidRDefault="00A63F74" w:rsidP="00A63F74">
            <w:pPr>
              <w:numPr>
                <w:ilvl w:val="1"/>
                <w:numId w:val="36"/>
              </w:numPr>
              <w:rPr>
                <w:rFonts w:ascii="Times New Roman" w:eastAsia="Times New Roman" w:hAnsi="Times New Roman" w:cs="Times New Roman"/>
                <w:sz w:val="24"/>
                <w:szCs w:val="24"/>
              </w:rPr>
            </w:pPr>
            <w:r w:rsidRPr="00A63F74">
              <w:rPr>
                <w:rFonts w:ascii="Times New Roman" w:hAnsi="Times New Roman" w:cs="Times New Roman"/>
                <w:sz w:val="24"/>
                <w:szCs w:val="24"/>
              </w:rPr>
              <w:t>color</w:t>
            </w:r>
          </w:p>
          <w:p w14:paraId="57D451EF" w14:textId="77777777" w:rsidR="00A63F74" w:rsidRPr="00A63F74" w:rsidRDefault="00A63F74" w:rsidP="00A63F74">
            <w:pPr>
              <w:numPr>
                <w:ilvl w:val="1"/>
                <w:numId w:val="36"/>
              </w:numPr>
              <w:rPr>
                <w:rFonts w:ascii="Times New Roman" w:eastAsia="Times New Roman" w:hAnsi="Times New Roman" w:cs="Times New Roman"/>
                <w:sz w:val="24"/>
                <w:szCs w:val="24"/>
              </w:rPr>
            </w:pPr>
            <w:r w:rsidRPr="00A63F74">
              <w:rPr>
                <w:rFonts w:ascii="Times New Roman" w:hAnsi="Times New Roman" w:cs="Times New Roman"/>
                <w:sz w:val="24"/>
                <w:szCs w:val="24"/>
              </w:rPr>
              <w:t>space</w:t>
            </w:r>
          </w:p>
          <w:p w14:paraId="33713052" w14:textId="77777777" w:rsidR="00A63F74" w:rsidRPr="00A63F74" w:rsidRDefault="00A63F74" w:rsidP="00A63F74">
            <w:pPr>
              <w:numPr>
                <w:ilvl w:val="1"/>
                <w:numId w:val="36"/>
              </w:numPr>
              <w:rPr>
                <w:rFonts w:ascii="Times New Roman" w:eastAsia="Times New Roman" w:hAnsi="Times New Roman" w:cs="Times New Roman"/>
                <w:sz w:val="24"/>
                <w:szCs w:val="24"/>
              </w:rPr>
            </w:pPr>
            <w:r w:rsidRPr="00A63F74">
              <w:rPr>
                <w:rFonts w:ascii="Times New Roman" w:hAnsi="Times New Roman" w:cs="Times New Roman"/>
                <w:sz w:val="24"/>
                <w:szCs w:val="24"/>
              </w:rPr>
              <w:t>texture</w:t>
            </w:r>
          </w:p>
          <w:p w14:paraId="25A2B9AD" w14:textId="22BC78C0" w:rsidR="00A63F74" w:rsidRPr="00A63F74" w:rsidRDefault="00A63F74" w:rsidP="00A63F74">
            <w:pPr>
              <w:numPr>
                <w:ilvl w:val="0"/>
                <w:numId w:val="36"/>
              </w:numPr>
              <w:rPr>
                <w:rFonts w:ascii="Times New Roman" w:eastAsia="Times New Roman" w:hAnsi="Times New Roman" w:cs="Times New Roman"/>
                <w:sz w:val="24"/>
                <w:szCs w:val="24"/>
              </w:rPr>
            </w:pPr>
            <w:r w:rsidRPr="00A63F74">
              <w:rPr>
                <w:rFonts w:ascii="Times New Roman" w:hAnsi="Times New Roman" w:cs="Times New Roman"/>
                <w:sz w:val="24"/>
                <w:szCs w:val="24"/>
              </w:rPr>
              <w:t>principles</w:t>
            </w:r>
          </w:p>
          <w:p w14:paraId="378EA005" w14:textId="5D439C46" w:rsidR="00A63F74" w:rsidRPr="00A63F74" w:rsidRDefault="00A63F74" w:rsidP="00A63F74">
            <w:pPr>
              <w:pStyle w:val="ListParagraph"/>
              <w:numPr>
                <w:ilvl w:val="1"/>
                <w:numId w:val="36"/>
              </w:numPr>
              <w:rPr>
                <w:rFonts w:ascii="Times New Roman" w:hAnsi="Times New Roman" w:cs="Times New Roman"/>
                <w:sz w:val="24"/>
                <w:szCs w:val="24"/>
              </w:rPr>
            </w:pPr>
            <w:r w:rsidRPr="00A63F74">
              <w:rPr>
                <w:rFonts w:ascii="Times New Roman" w:hAnsi="Times New Roman" w:cs="Times New Roman"/>
                <w:sz w:val="24"/>
                <w:szCs w:val="24"/>
              </w:rPr>
              <w:t>rhythm</w:t>
            </w:r>
          </w:p>
          <w:p w14:paraId="759DB1DC" w14:textId="725598E2" w:rsidR="00A63F74" w:rsidRPr="00A63F74" w:rsidRDefault="00A63F74" w:rsidP="00A63F74">
            <w:pPr>
              <w:pStyle w:val="ListParagraph"/>
              <w:numPr>
                <w:ilvl w:val="1"/>
                <w:numId w:val="36"/>
              </w:numPr>
              <w:rPr>
                <w:rFonts w:ascii="Times New Roman" w:hAnsi="Times New Roman" w:cs="Times New Roman"/>
                <w:sz w:val="24"/>
                <w:szCs w:val="24"/>
              </w:rPr>
            </w:pPr>
            <w:r w:rsidRPr="00A63F74">
              <w:rPr>
                <w:rFonts w:ascii="Times New Roman" w:hAnsi="Times New Roman" w:cs="Times New Roman"/>
                <w:sz w:val="24"/>
                <w:szCs w:val="24"/>
              </w:rPr>
              <w:t>balance</w:t>
            </w:r>
          </w:p>
          <w:p w14:paraId="3DBD4127" w14:textId="4A71CED8" w:rsidR="00A63F74" w:rsidRPr="00A63F74" w:rsidRDefault="00A63F74" w:rsidP="00A63F74">
            <w:pPr>
              <w:pStyle w:val="ListParagraph"/>
              <w:numPr>
                <w:ilvl w:val="1"/>
                <w:numId w:val="36"/>
              </w:numPr>
              <w:rPr>
                <w:rFonts w:ascii="Times New Roman" w:hAnsi="Times New Roman" w:cs="Times New Roman"/>
                <w:sz w:val="24"/>
                <w:szCs w:val="24"/>
              </w:rPr>
            </w:pPr>
            <w:r w:rsidRPr="00A63F74">
              <w:rPr>
                <w:rFonts w:ascii="Times New Roman" w:hAnsi="Times New Roman" w:cs="Times New Roman"/>
                <w:sz w:val="24"/>
                <w:szCs w:val="24"/>
              </w:rPr>
              <w:t>symmetry</w:t>
            </w:r>
          </w:p>
          <w:p w14:paraId="2079554E" w14:textId="5C0755B4" w:rsidR="00A63F74" w:rsidRPr="00A63F74" w:rsidRDefault="00A63F74" w:rsidP="00A63F74">
            <w:pPr>
              <w:pStyle w:val="ListParagraph"/>
              <w:numPr>
                <w:ilvl w:val="1"/>
                <w:numId w:val="36"/>
              </w:numPr>
              <w:rPr>
                <w:rFonts w:ascii="Times New Roman" w:hAnsi="Times New Roman" w:cs="Times New Roman"/>
                <w:sz w:val="24"/>
                <w:szCs w:val="24"/>
              </w:rPr>
            </w:pPr>
            <w:r w:rsidRPr="00A63F74">
              <w:rPr>
                <w:rFonts w:ascii="Times New Roman" w:hAnsi="Times New Roman" w:cs="Times New Roman"/>
                <w:sz w:val="24"/>
                <w:szCs w:val="24"/>
              </w:rPr>
              <w:t>proportion</w:t>
            </w:r>
          </w:p>
          <w:p w14:paraId="69CA4688" w14:textId="7CEE38BA" w:rsidR="00A63F74" w:rsidRPr="00A63F74" w:rsidRDefault="00A63F74" w:rsidP="00A63F74">
            <w:pPr>
              <w:pStyle w:val="ListParagraph"/>
              <w:numPr>
                <w:ilvl w:val="1"/>
                <w:numId w:val="36"/>
              </w:numPr>
              <w:rPr>
                <w:rFonts w:ascii="Times New Roman" w:hAnsi="Times New Roman" w:cs="Times New Roman"/>
                <w:sz w:val="24"/>
                <w:szCs w:val="24"/>
              </w:rPr>
            </w:pPr>
            <w:r w:rsidRPr="00A63F74">
              <w:rPr>
                <w:rFonts w:ascii="Times New Roman" w:hAnsi="Times New Roman" w:cs="Times New Roman"/>
                <w:sz w:val="24"/>
                <w:szCs w:val="24"/>
              </w:rPr>
              <w:t>variety</w:t>
            </w:r>
          </w:p>
          <w:p w14:paraId="1000CE43" w14:textId="4585BB06" w:rsidR="00A63F74" w:rsidRPr="00A63F74" w:rsidRDefault="00A63F74" w:rsidP="00A63F74">
            <w:pPr>
              <w:pStyle w:val="ListParagraph"/>
              <w:numPr>
                <w:ilvl w:val="1"/>
                <w:numId w:val="36"/>
              </w:numPr>
              <w:rPr>
                <w:rFonts w:ascii="Times New Roman" w:hAnsi="Times New Roman" w:cs="Times New Roman"/>
                <w:sz w:val="24"/>
                <w:szCs w:val="24"/>
              </w:rPr>
            </w:pPr>
            <w:r w:rsidRPr="00A63F74">
              <w:rPr>
                <w:rFonts w:ascii="Times New Roman" w:hAnsi="Times New Roman" w:cs="Times New Roman"/>
                <w:sz w:val="24"/>
                <w:szCs w:val="24"/>
              </w:rPr>
              <w:t>emphasis</w:t>
            </w:r>
          </w:p>
          <w:p w14:paraId="2E9846C5" w14:textId="59466BD7" w:rsidR="00A63F74" w:rsidRPr="00A63F74" w:rsidRDefault="00A63F74" w:rsidP="00A63F74">
            <w:pPr>
              <w:pStyle w:val="ListParagraph"/>
              <w:numPr>
                <w:ilvl w:val="1"/>
                <w:numId w:val="36"/>
              </w:numPr>
              <w:rPr>
                <w:rFonts w:ascii="Times New Roman" w:eastAsia="Times New Roman" w:hAnsi="Times New Roman" w:cs="Times New Roman"/>
                <w:sz w:val="24"/>
                <w:szCs w:val="24"/>
              </w:rPr>
            </w:pPr>
            <w:r w:rsidRPr="00A63F74">
              <w:rPr>
                <w:rFonts w:ascii="Times New Roman" w:hAnsi="Times New Roman" w:cs="Times New Roman"/>
                <w:sz w:val="24"/>
                <w:szCs w:val="24"/>
              </w:rPr>
              <w:t>harmony.</w:t>
            </w:r>
          </w:p>
        </w:tc>
        <w:tc>
          <w:tcPr>
            <w:tcW w:w="1347" w:type="pct"/>
          </w:tcPr>
          <w:p w14:paraId="6A8D3AFA"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Process/Skill Questions:</w:t>
            </w:r>
          </w:p>
          <w:p w14:paraId="1B8B3D47" w14:textId="77777777" w:rsidR="00A63F74" w:rsidRPr="00A63F74" w:rsidRDefault="00A63F74" w:rsidP="00A63F74">
            <w:pPr>
              <w:pStyle w:val="ListParagraph"/>
              <w:numPr>
                <w:ilvl w:val="0"/>
                <w:numId w:val="76"/>
              </w:numPr>
              <w:tabs>
                <w:tab w:val="clear" w:pos="360"/>
              </w:tabs>
              <w:ind w:left="696"/>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can the principles of design strengthen a project?</w:t>
            </w:r>
          </w:p>
          <w:p w14:paraId="370CC376" w14:textId="77777777" w:rsidR="00A63F74" w:rsidRPr="00A63F74" w:rsidRDefault="00A63F74" w:rsidP="00A63F74">
            <w:pPr>
              <w:pStyle w:val="ListParagraph"/>
              <w:numPr>
                <w:ilvl w:val="0"/>
                <w:numId w:val="76"/>
              </w:numPr>
              <w:tabs>
                <w:tab w:val="clear" w:pos="360"/>
              </w:tabs>
              <w:ind w:left="696"/>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is the importance of the elements of design?</w:t>
            </w:r>
          </w:p>
          <w:p w14:paraId="2E3FA5B7" w14:textId="77777777" w:rsidR="00A63F74" w:rsidRPr="00A63F74" w:rsidRDefault="00A63F74" w:rsidP="00A63F74">
            <w:pPr>
              <w:pStyle w:val="ListParagraph"/>
              <w:numPr>
                <w:ilvl w:val="0"/>
                <w:numId w:val="76"/>
              </w:numPr>
              <w:tabs>
                <w:tab w:val="clear" w:pos="360"/>
              </w:tabs>
              <w:ind w:left="696"/>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makes each element vital to the overall process?</w:t>
            </w:r>
          </w:p>
          <w:p w14:paraId="22DFB2CF" w14:textId="6B4BD8C8" w:rsidR="00A63F74" w:rsidRPr="00A63F74" w:rsidRDefault="00A63F74" w:rsidP="00A63F74">
            <w:pPr>
              <w:pStyle w:val="ListParagraph"/>
              <w:numPr>
                <w:ilvl w:val="0"/>
                <w:numId w:val="76"/>
              </w:numPr>
              <w:tabs>
                <w:tab w:val="clear" w:pos="360"/>
              </w:tabs>
              <w:ind w:left="696"/>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is the order in which elements and principles should be considered?</w:t>
            </w:r>
          </w:p>
        </w:tc>
        <w:tc>
          <w:tcPr>
            <w:tcW w:w="602" w:type="pct"/>
          </w:tcPr>
          <w:p w14:paraId="5B3FBC72" w14:textId="7C375110"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English: 10.RV, 10.RI, 11.DSR, 11.RV, 11.RI, 12.RV, 12.RI</w:t>
            </w:r>
          </w:p>
        </w:tc>
        <w:tc>
          <w:tcPr>
            <w:tcW w:w="625" w:type="pct"/>
          </w:tcPr>
          <w:p w14:paraId="1150CEB2" w14:textId="77777777"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2X</w:t>
            </w:r>
            <w:r w:rsidRPr="00A63F74">
              <w:rPr>
                <w:rFonts w:ascii="Times New Roman" w:hAnsi="Times New Roman" w:cs="Times New Roman"/>
                <w:sz w:val="24"/>
                <w:szCs w:val="24"/>
              </w:rPr>
              <w:t xml:space="preserve">: Cite examples of the criteria and constraints of a product or system and how they affect ﬁnal design. </w:t>
            </w:r>
          </w:p>
          <w:p w14:paraId="64162E6C" w14:textId="4B5C9B17" w:rsidR="00A63F74" w:rsidRPr="00A63F74" w:rsidRDefault="00A63F74" w:rsidP="00A63F74">
            <w:pPr>
              <w:rPr>
                <w:rFonts w:ascii="Times New Roman" w:hAnsi="Times New Roman" w:cs="Times New Roman"/>
                <w:sz w:val="24"/>
                <w:szCs w:val="24"/>
              </w:rPr>
            </w:pPr>
          </w:p>
          <w:p w14:paraId="372D4094" w14:textId="41FFC212" w:rsidR="00A63F74" w:rsidRPr="00A63F74" w:rsidRDefault="00A63F74" w:rsidP="00A63F74">
            <w:pPr>
              <w:rPr>
                <w:rFonts w:ascii="Times New Roman" w:eastAsia="Times New Roman" w:hAnsi="Times New Roman" w:cs="Times New Roman"/>
                <w:b/>
                <w:bCs/>
                <w:sz w:val="24"/>
                <w:szCs w:val="24"/>
              </w:rPr>
            </w:pPr>
            <w:r w:rsidRPr="00A63F74">
              <w:rPr>
                <w:rFonts w:ascii="Times New Roman" w:hAnsi="Times New Roman" w:cs="Times New Roman"/>
                <w:b/>
                <w:bCs/>
                <w:sz w:val="24"/>
                <w:szCs w:val="24"/>
              </w:rPr>
              <w:t>7AA</w:t>
            </w:r>
            <w:r w:rsidRPr="00A63F74">
              <w:rPr>
                <w:rFonts w:ascii="Times New Roman" w:hAnsi="Times New Roman" w:cs="Times New Roman"/>
                <w:sz w:val="24"/>
                <w:szCs w:val="24"/>
              </w:rPr>
              <w:t>: Illustrate principles, elements, and factors of design.</w:t>
            </w:r>
          </w:p>
        </w:tc>
        <w:tc>
          <w:tcPr>
            <w:tcW w:w="575" w:type="pct"/>
          </w:tcPr>
          <w:p w14:paraId="54641B59"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Board Game Design</w:t>
            </w:r>
          </w:p>
          <w:p w14:paraId="1F7A0A43" w14:textId="77777777" w:rsidR="00A63F74" w:rsidRPr="00A63F74" w:rsidRDefault="00A63F74" w:rsidP="00A63F74">
            <w:pPr>
              <w:rPr>
                <w:rFonts w:ascii="Times New Roman" w:eastAsia="Times New Roman" w:hAnsi="Times New Roman" w:cs="Times New Roman"/>
                <w:sz w:val="24"/>
                <w:szCs w:val="24"/>
              </w:rPr>
            </w:pPr>
          </w:p>
          <w:p w14:paraId="5E132C1B" w14:textId="27E87985"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Video Game Design</w:t>
            </w:r>
          </w:p>
        </w:tc>
      </w:tr>
      <w:tr w:rsidR="00A63F74" w:rsidRPr="00A63F74" w14:paraId="485254A4" w14:textId="208FE672" w:rsidTr="00A63F74">
        <w:tblPrEx>
          <w:tblCellMar>
            <w:left w:w="108" w:type="dxa"/>
            <w:right w:w="108" w:type="dxa"/>
          </w:tblCellMar>
        </w:tblPrEx>
        <w:tc>
          <w:tcPr>
            <w:tcW w:w="191" w:type="pct"/>
          </w:tcPr>
          <w:p w14:paraId="736E5A59" w14:textId="0886F508"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64</w:t>
            </w:r>
          </w:p>
        </w:tc>
        <w:tc>
          <w:tcPr>
            <w:tcW w:w="529" w:type="pct"/>
            <w:hideMark/>
          </w:tcPr>
          <w:p w14:paraId="6B8D066F" w14:textId="43E65BEE"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Apply the elements and principles of design. </w:t>
            </w:r>
          </w:p>
        </w:tc>
        <w:tc>
          <w:tcPr>
            <w:tcW w:w="1130" w:type="pct"/>
          </w:tcPr>
          <w:p w14:paraId="37774393" w14:textId="420DBD9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Application should include using the elements and principles of design in game art.</w:t>
            </w:r>
          </w:p>
        </w:tc>
        <w:tc>
          <w:tcPr>
            <w:tcW w:w="1347" w:type="pct"/>
          </w:tcPr>
          <w:p w14:paraId="34FD4CF6" w14:textId="12F20352"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Process/Skill Questions:</w:t>
            </w:r>
          </w:p>
          <w:p w14:paraId="2C120D0E" w14:textId="77777777" w:rsidR="00A63F74" w:rsidRPr="00A63F74" w:rsidRDefault="00A63F74" w:rsidP="00A63F74">
            <w:pPr>
              <w:numPr>
                <w:ilvl w:val="0"/>
                <w:numId w:val="47"/>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does one determine which elements of design are more important to a particular project?</w:t>
            </w:r>
          </w:p>
          <w:p w14:paraId="0FD639AB" w14:textId="77777777" w:rsidR="00A63F74" w:rsidRPr="00A63F74" w:rsidRDefault="00A63F74" w:rsidP="00A63F74">
            <w:pPr>
              <w:numPr>
                <w:ilvl w:val="0"/>
                <w:numId w:val="47"/>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How are the elements of design incorporated into a preliminary draft?</w:t>
            </w:r>
          </w:p>
          <w:p w14:paraId="1F4ED052" w14:textId="7F598B08" w:rsidR="00A63F74" w:rsidRPr="00A63F74" w:rsidRDefault="00A63F74" w:rsidP="00A63F74">
            <w:pPr>
              <w:numPr>
                <w:ilvl w:val="0"/>
                <w:numId w:val="47"/>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can balance and proportion be incorporated simultaneously in a project?</w:t>
            </w:r>
          </w:p>
          <w:p w14:paraId="4B8BAC00" w14:textId="2D9A95A9" w:rsidR="00A63F74" w:rsidRPr="00A63F74" w:rsidRDefault="00A63F74" w:rsidP="00A63F74">
            <w:pPr>
              <w:numPr>
                <w:ilvl w:val="0"/>
                <w:numId w:val="47"/>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In what other contexts can the principles of design be applied?</w:t>
            </w:r>
          </w:p>
        </w:tc>
        <w:tc>
          <w:tcPr>
            <w:tcW w:w="602" w:type="pct"/>
          </w:tcPr>
          <w:p w14:paraId="4B8866B3" w14:textId="712DCB98"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lastRenderedPageBreak/>
              <w:t>English: 10.C, 10.LU, 11.C, 11.LU, 12.C, 12.LU</w:t>
            </w:r>
          </w:p>
        </w:tc>
        <w:tc>
          <w:tcPr>
            <w:tcW w:w="625" w:type="pct"/>
          </w:tcPr>
          <w:p w14:paraId="0BC50868" w14:textId="77777777"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7AA</w:t>
            </w:r>
            <w:r w:rsidRPr="00A63F74">
              <w:rPr>
                <w:rFonts w:ascii="Times New Roman" w:hAnsi="Times New Roman" w:cs="Times New Roman"/>
                <w:sz w:val="24"/>
                <w:szCs w:val="24"/>
              </w:rPr>
              <w:t xml:space="preserve">: Illustrate principles, elements, and factors of design. </w:t>
            </w:r>
          </w:p>
          <w:p w14:paraId="4AD8BF36" w14:textId="3AB695CD" w:rsidR="00A63F74" w:rsidRPr="00A63F74" w:rsidRDefault="00A63F74" w:rsidP="00A63F74">
            <w:pPr>
              <w:rPr>
                <w:rFonts w:ascii="Times New Roman" w:eastAsia="Times New Roman" w:hAnsi="Times New Roman" w:cs="Times New Roman"/>
                <w:b/>
                <w:bCs/>
                <w:sz w:val="24"/>
                <w:szCs w:val="24"/>
              </w:rPr>
            </w:pPr>
            <w:r w:rsidRPr="00A63F74">
              <w:rPr>
                <w:rFonts w:ascii="Times New Roman" w:hAnsi="Times New Roman" w:cs="Times New Roman"/>
                <w:sz w:val="24"/>
                <w:szCs w:val="24"/>
              </w:rPr>
              <w:lastRenderedPageBreak/>
              <w:br/>
            </w:r>
            <w:r w:rsidRPr="00A63F74">
              <w:rPr>
                <w:rFonts w:ascii="Times New Roman" w:hAnsi="Times New Roman" w:cs="Times New Roman"/>
                <w:b/>
                <w:bCs/>
                <w:sz w:val="24"/>
                <w:szCs w:val="24"/>
              </w:rPr>
              <w:t>7CC</w:t>
            </w:r>
            <w:r w:rsidRPr="00A63F74">
              <w:rPr>
                <w:rFonts w:ascii="Times New Roman" w:hAnsi="Times New Roman" w:cs="Times New Roman"/>
                <w:sz w:val="24"/>
                <w:szCs w:val="24"/>
              </w:rPr>
              <w:t>: Apply a broad range of design skills to their design process.</w:t>
            </w:r>
          </w:p>
        </w:tc>
        <w:tc>
          <w:tcPr>
            <w:tcW w:w="575" w:type="pct"/>
          </w:tcPr>
          <w:p w14:paraId="1C8A9A3E"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Board Game Design</w:t>
            </w:r>
          </w:p>
          <w:p w14:paraId="0C4BF579" w14:textId="77777777" w:rsidR="00A63F74" w:rsidRPr="00A63F74" w:rsidRDefault="00A63F74" w:rsidP="00A63F74">
            <w:pPr>
              <w:rPr>
                <w:rFonts w:ascii="Times New Roman" w:eastAsia="Times New Roman" w:hAnsi="Times New Roman" w:cs="Times New Roman"/>
                <w:sz w:val="24"/>
                <w:szCs w:val="24"/>
              </w:rPr>
            </w:pPr>
          </w:p>
          <w:p w14:paraId="782C60D1" w14:textId="5914D83B"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lastRenderedPageBreak/>
              <w:t>Video Game Design</w:t>
            </w:r>
          </w:p>
        </w:tc>
      </w:tr>
      <w:tr w:rsidR="00A63F74" w:rsidRPr="00A63F74" w14:paraId="7ACAB78B" w14:textId="598B28D6" w:rsidTr="00A63F74">
        <w:tblPrEx>
          <w:tblCellMar>
            <w:left w:w="108" w:type="dxa"/>
            <w:right w:w="108" w:type="dxa"/>
          </w:tblCellMar>
        </w:tblPrEx>
        <w:tc>
          <w:tcPr>
            <w:tcW w:w="191" w:type="pct"/>
          </w:tcPr>
          <w:p w14:paraId="4EDEA841" w14:textId="07443013"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65</w:t>
            </w:r>
          </w:p>
        </w:tc>
        <w:tc>
          <w:tcPr>
            <w:tcW w:w="529" w:type="pct"/>
            <w:hideMark/>
          </w:tcPr>
          <w:p w14:paraId="3731897A" w14:textId="3408C0F1"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Create art for a game. </w:t>
            </w:r>
          </w:p>
        </w:tc>
        <w:tc>
          <w:tcPr>
            <w:tcW w:w="1130" w:type="pct"/>
          </w:tcPr>
          <w:p w14:paraId="4DD23BF8"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Creation should include</w:t>
            </w:r>
          </w:p>
          <w:p w14:paraId="15538405" w14:textId="77777777" w:rsidR="00A63F74" w:rsidRPr="00A63F74" w:rsidRDefault="00A63F74" w:rsidP="00A63F74">
            <w:pPr>
              <w:numPr>
                <w:ilvl w:val="0"/>
                <w:numId w:val="42"/>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thumbnails</w:t>
            </w:r>
          </w:p>
          <w:p w14:paraId="3FFC6F03" w14:textId="77777777" w:rsidR="00A63F74" w:rsidRPr="00A63F74" w:rsidRDefault="00A63F74" w:rsidP="00A63F74">
            <w:pPr>
              <w:numPr>
                <w:ilvl w:val="0"/>
                <w:numId w:val="42"/>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sketches</w:t>
            </w:r>
          </w:p>
          <w:p w14:paraId="0273F074" w14:textId="5427A7CC" w:rsidR="00A63F74" w:rsidRPr="00A63F74" w:rsidRDefault="00A63F74" w:rsidP="00A63F74">
            <w:pPr>
              <w:numPr>
                <w:ilvl w:val="0"/>
                <w:numId w:val="42"/>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environment.</w:t>
            </w:r>
          </w:p>
        </w:tc>
        <w:tc>
          <w:tcPr>
            <w:tcW w:w="1347" w:type="pct"/>
          </w:tcPr>
          <w:p w14:paraId="278027CF"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Process/Skill Questions:</w:t>
            </w:r>
          </w:p>
          <w:p w14:paraId="7A83E8B1" w14:textId="77777777" w:rsidR="00A63F74" w:rsidRPr="00A63F74" w:rsidRDefault="00A63F74" w:rsidP="00A63F74">
            <w:pPr>
              <w:numPr>
                <w:ilvl w:val="0"/>
                <w:numId w:val="4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can thumbnail sketches be used to assist in the design process?</w:t>
            </w:r>
          </w:p>
          <w:p w14:paraId="34DC5188" w14:textId="6CDDC836" w:rsidR="00A63F74" w:rsidRPr="00A63F74" w:rsidRDefault="00A63F74" w:rsidP="00A63F74">
            <w:pPr>
              <w:numPr>
                <w:ilvl w:val="0"/>
                <w:numId w:val="4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does the artistic environment affect overall game design?</w:t>
            </w:r>
          </w:p>
        </w:tc>
        <w:tc>
          <w:tcPr>
            <w:tcW w:w="602" w:type="pct"/>
          </w:tcPr>
          <w:p w14:paraId="4AAA7DC5" w14:textId="04E87EEF"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English: 10.C, 11.C, 12.C</w:t>
            </w:r>
          </w:p>
        </w:tc>
        <w:tc>
          <w:tcPr>
            <w:tcW w:w="625" w:type="pct"/>
          </w:tcPr>
          <w:p w14:paraId="250198F9" w14:textId="77777777"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7AA</w:t>
            </w:r>
            <w:r w:rsidRPr="00A63F74">
              <w:rPr>
                <w:rFonts w:ascii="Times New Roman" w:hAnsi="Times New Roman" w:cs="Times New Roman"/>
                <w:sz w:val="24"/>
                <w:szCs w:val="24"/>
              </w:rPr>
              <w:t xml:space="preserve">: Illustrate principles, elements, and factors of design. </w:t>
            </w:r>
          </w:p>
          <w:p w14:paraId="495641DA" w14:textId="099DA827" w:rsidR="00A63F74" w:rsidRPr="00A63F74" w:rsidRDefault="00A63F74" w:rsidP="00A63F74">
            <w:pPr>
              <w:rPr>
                <w:rFonts w:ascii="Times New Roman" w:hAnsi="Times New Roman" w:cs="Times New Roman"/>
                <w:sz w:val="24"/>
                <w:szCs w:val="24"/>
              </w:rPr>
            </w:pPr>
          </w:p>
          <w:p w14:paraId="09A7DB37" w14:textId="0D292748" w:rsidR="00A63F74" w:rsidRPr="00A63F74" w:rsidRDefault="00A63F74" w:rsidP="00A63F74">
            <w:pPr>
              <w:rPr>
                <w:rFonts w:ascii="Times New Roman" w:eastAsia="Times New Roman" w:hAnsi="Times New Roman" w:cs="Times New Roman"/>
                <w:b/>
                <w:bCs/>
                <w:sz w:val="24"/>
                <w:szCs w:val="24"/>
              </w:rPr>
            </w:pPr>
            <w:r w:rsidRPr="00A63F74">
              <w:rPr>
                <w:rFonts w:ascii="Times New Roman" w:hAnsi="Times New Roman" w:cs="Times New Roman"/>
                <w:b/>
                <w:bCs/>
                <w:sz w:val="24"/>
                <w:szCs w:val="24"/>
              </w:rPr>
              <w:t>7DD</w:t>
            </w:r>
            <w:r w:rsidRPr="00A63F74">
              <w:rPr>
                <w:rFonts w:ascii="Times New Roman" w:hAnsi="Times New Roman" w:cs="Times New Roman"/>
                <w:sz w:val="24"/>
                <w:szCs w:val="24"/>
              </w:rPr>
              <w:t>: Apply a broad range of making skills to their design process.</w:t>
            </w:r>
          </w:p>
        </w:tc>
        <w:tc>
          <w:tcPr>
            <w:tcW w:w="575" w:type="pct"/>
          </w:tcPr>
          <w:p w14:paraId="0FB82EE5"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Board Game Design</w:t>
            </w:r>
          </w:p>
          <w:p w14:paraId="27EBCA67" w14:textId="77777777" w:rsidR="00A63F74" w:rsidRPr="00A63F74" w:rsidRDefault="00A63F74" w:rsidP="00A63F74">
            <w:pPr>
              <w:rPr>
                <w:rFonts w:ascii="Times New Roman" w:eastAsia="Times New Roman" w:hAnsi="Times New Roman" w:cs="Times New Roman"/>
                <w:sz w:val="24"/>
                <w:szCs w:val="24"/>
              </w:rPr>
            </w:pPr>
          </w:p>
          <w:p w14:paraId="07918EFF" w14:textId="1BC0A8A3"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Video Game Design</w:t>
            </w:r>
          </w:p>
        </w:tc>
      </w:tr>
      <w:tr w:rsidR="00A63F74" w:rsidRPr="00A63F74" w14:paraId="2ADE77C3" w14:textId="76278115" w:rsidTr="00A63F74">
        <w:tblPrEx>
          <w:tblCellMar>
            <w:left w:w="108" w:type="dxa"/>
            <w:right w:w="108" w:type="dxa"/>
          </w:tblCellMar>
        </w:tblPrEx>
        <w:tc>
          <w:tcPr>
            <w:tcW w:w="191" w:type="pct"/>
          </w:tcPr>
          <w:p w14:paraId="2EC870C0" w14:textId="4FFD281A"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66</w:t>
            </w:r>
          </w:p>
        </w:tc>
        <w:tc>
          <w:tcPr>
            <w:tcW w:w="529" w:type="pct"/>
          </w:tcPr>
          <w:p w14:paraId="5A9A3A3C" w14:textId="767605A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Edit an image, using software. </w:t>
            </w:r>
          </w:p>
        </w:tc>
        <w:tc>
          <w:tcPr>
            <w:tcW w:w="1130" w:type="pct"/>
          </w:tcPr>
          <w:p w14:paraId="3FAACC2C" w14:textId="51ABBD93"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Editing should include </w:t>
            </w:r>
          </w:p>
          <w:p w14:paraId="1667929F" w14:textId="77777777" w:rsidR="00A63F74" w:rsidRPr="00A63F74" w:rsidRDefault="00A63F74" w:rsidP="00A63F74">
            <w:pPr>
              <w:numPr>
                <w:ilvl w:val="0"/>
                <w:numId w:val="45"/>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cropping</w:t>
            </w:r>
          </w:p>
          <w:p w14:paraId="1E70A10D" w14:textId="77777777" w:rsidR="00A63F74" w:rsidRPr="00A63F74" w:rsidRDefault="00A63F74" w:rsidP="00A63F74">
            <w:pPr>
              <w:numPr>
                <w:ilvl w:val="0"/>
                <w:numId w:val="45"/>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resizing</w:t>
            </w:r>
          </w:p>
          <w:p w14:paraId="61DF278B" w14:textId="77777777" w:rsidR="00A63F74" w:rsidRPr="00A63F74" w:rsidRDefault="00A63F74" w:rsidP="00A63F74">
            <w:pPr>
              <w:numPr>
                <w:ilvl w:val="0"/>
                <w:numId w:val="45"/>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color correction</w:t>
            </w:r>
          </w:p>
          <w:p w14:paraId="45AEF0D5" w14:textId="77777777" w:rsidR="00A63F74" w:rsidRPr="00A63F74" w:rsidRDefault="00A63F74" w:rsidP="00A63F74">
            <w:pPr>
              <w:numPr>
                <w:ilvl w:val="0"/>
                <w:numId w:val="45"/>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resolution adjustment</w:t>
            </w:r>
          </w:p>
          <w:p w14:paraId="69B8EA62" w14:textId="5115A02E" w:rsidR="00A63F74" w:rsidRPr="00A63F74" w:rsidRDefault="00A63F74" w:rsidP="00A63F74">
            <w:pPr>
              <w:numPr>
                <w:ilvl w:val="0"/>
                <w:numId w:val="45"/>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exposure correction.</w:t>
            </w:r>
          </w:p>
        </w:tc>
        <w:tc>
          <w:tcPr>
            <w:tcW w:w="1347" w:type="pct"/>
          </w:tcPr>
          <w:p w14:paraId="395BEF5B"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Process/Skill Questions:</w:t>
            </w:r>
          </w:p>
          <w:p w14:paraId="16FA5BBD" w14:textId="77777777" w:rsidR="00A63F74" w:rsidRPr="00A63F74" w:rsidRDefault="00A63F74" w:rsidP="00A63F74">
            <w:pPr>
              <w:numPr>
                <w:ilvl w:val="0"/>
                <w:numId w:val="46"/>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is the relationship between dots per inch (</w:t>
            </w:r>
            <w:proofErr w:type="gramStart"/>
            <w:r w:rsidRPr="00A63F74">
              <w:rPr>
                <w:rFonts w:ascii="Times New Roman" w:eastAsia="Times New Roman" w:hAnsi="Times New Roman" w:cs="Times New Roman"/>
                <w:sz w:val="24"/>
                <w:szCs w:val="24"/>
              </w:rPr>
              <w:t>dpi</w:t>
            </w:r>
            <w:proofErr w:type="gramEnd"/>
            <w:r w:rsidRPr="00A63F74">
              <w:rPr>
                <w:rFonts w:ascii="Times New Roman" w:eastAsia="Times New Roman" w:hAnsi="Times New Roman" w:cs="Times New Roman"/>
                <w:sz w:val="24"/>
                <w:szCs w:val="24"/>
              </w:rPr>
              <w:t>) and file size?</w:t>
            </w:r>
          </w:p>
          <w:p w14:paraId="1D9E27CC" w14:textId="62BC6B9C" w:rsidR="00A63F74" w:rsidRPr="00A63F74" w:rsidRDefault="00A63F74" w:rsidP="00A63F74">
            <w:pPr>
              <w:numPr>
                <w:ilvl w:val="0"/>
                <w:numId w:val="46"/>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is image editing affected by the file type?</w:t>
            </w:r>
          </w:p>
          <w:p w14:paraId="5769712F" w14:textId="77777777" w:rsidR="00A63F74" w:rsidRPr="00A63F74" w:rsidRDefault="00A63F74" w:rsidP="00A63F74">
            <w:pPr>
              <w:numPr>
                <w:ilvl w:val="0"/>
                <w:numId w:val="46"/>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software packages generate and/or edit images, and what should be considered when choosing a package?</w:t>
            </w:r>
          </w:p>
          <w:p w14:paraId="0327FB22" w14:textId="77777777" w:rsidR="00A63F74" w:rsidRPr="00A63F74" w:rsidRDefault="00A63F74" w:rsidP="00A63F74">
            <w:pPr>
              <w:numPr>
                <w:ilvl w:val="0"/>
                <w:numId w:val="46"/>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is image editing software used in conjunction with animation software?</w:t>
            </w:r>
          </w:p>
          <w:p w14:paraId="2FD9FFC6" w14:textId="776E6536" w:rsidR="00A63F74" w:rsidRPr="00A63F74" w:rsidRDefault="00A63F74" w:rsidP="00A63F74">
            <w:pPr>
              <w:numPr>
                <w:ilvl w:val="0"/>
                <w:numId w:val="46"/>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are examples of industry-standard image-editing software programs?</w:t>
            </w:r>
          </w:p>
          <w:p w14:paraId="6DF308D1" w14:textId="2B931D79" w:rsidR="00A63F74" w:rsidRPr="00A63F74" w:rsidRDefault="00A63F74" w:rsidP="00A63F74">
            <w:pPr>
              <w:numPr>
                <w:ilvl w:val="0"/>
                <w:numId w:val="46"/>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are the differences between exposure correction and color correction?</w:t>
            </w:r>
          </w:p>
          <w:p w14:paraId="7604A297" w14:textId="59022617" w:rsidR="00A63F74" w:rsidRPr="00A63F74" w:rsidRDefault="00A63F74" w:rsidP="00A63F74">
            <w:pPr>
              <w:numPr>
                <w:ilvl w:val="0"/>
                <w:numId w:val="46"/>
              </w:num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What is the importance of image resolution?</w:t>
            </w:r>
          </w:p>
        </w:tc>
        <w:tc>
          <w:tcPr>
            <w:tcW w:w="602" w:type="pct"/>
          </w:tcPr>
          <w:p w14:paraId="64900886" w14:textId="665A3BE9"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English: 10.C, 11.C, 12.C</w:t>
            </w:r>
          </w:p>
        </w:tc>
        <w:tc>
          <w:tcPr>
            <w:tcW w:w="625" w:type="pct"/>
          </w:tcPr>
          <w:p w14:paraId="7ED4BBE3" w14:textId="77777777"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2Y</w:t>
            </w:r>
            <w:r w:rsidRPr="00A63F74">
              <w:rPr>
                <w:rFonts w:ascii="Times New Roman" w:hAnsi="Times New Roman" w:cs="Times New Roman"/>
                <w:sz w:val="24"/>
                <w:szCs w:val="24"/>
              </w:rPr>
              <w:t xml:space="preserve">: Implement quality control as a planned process to ensure that a product, service, or system meets established criteria. </w:t>
            </w:r>
          </w:p>
          <w:p w14:paraId="04A3ED4D" w14:textId="00488902" w:rsidR="00A63F74" w:rsidRPr="00A63F74" w:rsidRDefault="00A63F74" w:rsidP="00A63F74">
            <w:pPr>
              <w:rPr>
                <w:rFonts w:ascii="Times New Roman" w:eastAsia="Times New Roman" w:hAnsi="Times New Roman" w:cs="Times New Roman"/>
                <w:b/>
                <w:bCs/>
                <w:sz w:val="24"/>
                <w:szCs w:val="24"/>
              </w:rPr>
            </w:pPr>
            <w:r w:rsidRPr="00A63F74">
              <w:rPr>
                <w:rFonts w:ascii="Times New Roman" w:hAnsi="Times New Roman" w:cs="Times New Roman"/>
                <w:sz w:val="24"/>
                <w:szCs w:val="24"/>
              </w:rPr>
              <w:br/>
            </w:r>
            <w:r w:rsidRPr="00A63F74">
              <w:rPr>
                <w:rFonts w:ascii="Times New Roman" w:hAnsi="Times New Roman" w:cs="Times New Roman"/>
                <w:b/>
                <w:bCs/>
                <w:sz w:val="24"/>
                <w:szCs w:val="24"/>
              </w:rPr>
              <w:t>7DD</w:t>
            </w:r>
            <w:r w:rsidRPr="00A63F74">
              <w:rPr>
                <w:rFonts w:ascii="Times New Roman" w:hAnsi="Times New Roman" w:cs="Times New Roman"/>
                <w:sz w:val="24"/>
                <w:szCs w:val="24"/>
              </w:rPr>
              <w:t>: Apply a broad range of making skills to their design process.</w:t>
            </w:r>
          </w:p>
        </w:tc>
        <w:tc>
          <w:tcPr>
            <w:tcW w:w="575" w:type="pct"/>
          </w:tcPr>
          <w:p w14:paraId="1FD356AD" w14:textId="4912392D"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Video Game Design</w:t>
            </w:r>
          </w:p>
        </w:tc>
      </w:tr>
      <w:tr w:rsidR="00A63F74" w:rsidRPr="00A63F74" w14:paraId="2FACC6F2" w14:textId="09B0EB11" w:rsidTr="00A63F74">
        <w:tblPrEx>
          <w:tblCellMar>
            <w:left w:w="108" w:type="dxa"/>
            <w:right w:w="108" w:type="dxa"/>
          </w:tblCellMar>
        </w:tblPrEx>
        <w:tc>
          <w:tcPr>
            <w:tcW w:w="191" w:type="pct"/>
          </w:tcPr>
          <w:p w14:paraId="7423D079" w14:textId="4EF1B376"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67</w:t>
            </w:r>
          </w:p>
        </w:tc>
        <w:tc>
          <w:tcPr>
            <w:tcW w:w="529" w:type="pct"/>
            <w:hideMark/>
          </w:tcPr>
          <w:p w14:paraId="4DF0503A" w14:textId="4EE9A320"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Create a sprite. </w:t>
            </w:r>
          </w:p>
        </w:tc>
        <w:tc>
          <w:tcPr>
            <w:tcW w:w="1130" w:type="pct"/>
          </w:tcPr>
          <w:p w14:paraId="17428DE0" w14:textId="09A44FD0"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Creation should include multiple versions of a 2D asset that can be used to create the animation of that asset.</w:t>
            </w:r>
          </w:p>
        </w:tc>
        <w:tc>
          <w:tcPr>
            <w:tcW w:w="1347" w:type="pct"/>
          </w:tcPr>
          <w:p w14:paraId="1C87CF95"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Process/Skill Questions:</w:t>
            </w:r>
          </w:p>
          <w:p w14:paraId="21334399" w14:textId="77777777" w:rsidR="00A63F74" w:rsidRPr="00A63F74" w:rsidRDefault="00A63F74" w:rsidP="00A63F74">
            <w:pPr>
              <w:numPr>
                <w:ilvl w:val="0"/>
                <w:numId w:val="4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are the different techniques for creating a sprite?</w:t>
            </w:r>
          </w:p>
          <w:p w14:paraId="46B50E76" w14:textId="77777777" w:rsidR="00A63F74" w:rsidRPr="00A63F74" w:rsidRDefault="00A63F74" w:rsidP="00A63F74">
            <w:pPr>
              <w:numPr>
                <w:ilvl w:val="0"/>
                <w:numId w:val="4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tools can be used to create a sprite?</w:t>
            </w:r>
          </w:p>
          <w:p w14:paraId="6F4984D1" w14:textId="115A0B96" w:rsidR="00A63F74" w:rsidRPr="00A63F74" w:rsidRDefault="00A63F74" w:rsidP="00A63F74">
            <w:pPr>
              <w:numPr>
                <w:ilvl w:val="0"/>
                <w:numId w:val="4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can sprite sheets be used to animate a sprite?</w:t>
            </w:r>
          </w:p>
        </w:tc>
        <w:tc>
          <w:tcPr>
            <w:tcW w:w="602" w:type="pct"/>
          </w:tcPr>
          <w:p w14:paraId="633691D6" w14:textId="2EB9567A"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English: 10.C, 11.C, 12.C</w:t>
            </w:r>
          </w:p>
        </w:tc>
        <w:tc>
          <w:tcPr>
            <w:tcW w:w="625" w:type="pct"/>
          </w:tcPr>
          <w:p w14:paraId="59387ABF" w14:textId="77777777"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2T</w:t>
            </w:r>
            <w:r w:rsidRPr="00A63F74">
              <w:rPr>
                <w:rFonts w:ascii="Times New Roman" w:hAnsi="Times New Roman" w:cs="Times New Roman"/>
                <w:sz w:val="24"/>
                <w:szCs w:val="24"/>
              </w:rPr>
              <w:t xml:space="preserve">: Demonstrate the use of conceptual, graphical, virtual, mathematical, and physical modeling to identify conﬂicting </w:t>
            </w:r>
            <w:r w:rsidRPr="00A63F74">
              <w:rPr>
                <w:rFonts w:ascii="Times New Roman" w:hAnsi="Times New Roman" w:cs="Times New Roman"/>
                <w:sz w:val="24"/>
                <w:szCs w:val="24"/>
              </w:rPr>
              <w:lastRenderedPageBreak/>
              <w:t xml:space="preserve">considerations before the entire system is developed and to aid in design decision making. </w:t>
            </w:r>
          </w:p>
          <w:p w14:paraId="66C9C8AD" w14:textId="79BCC4F9" w:rsidR="00A63F74" w:rsidRPr="00A63F74" w:rsidRDefault="00A63F74" w:rsidP="00A63F74">
            <w:pPr>
              <w:rPr>
                <w:rFonts w:ascii="Times New Roman" w:hAnsi="Times New Roman" w:cs="Times New Roman"/>
                <w:sz w:val="24"/>
                <w:szCs w:val="24"/>
              </w:rPr>
            </w:pPr>
          </w:p>
          <w:p w14:paraId="3F85B474" w14:textId="66248623" w:rsidR="00A63F74" w:rsidRPr="00A63F74" w:rsidRDefault="00A63F74" w:rsidP="00A63F74">
            <w:pPr>
              <w:rPr>
                <w:rFonts w:ascii="Times New Roman" w:eastAsia="Times New Roman" w:hAnsi="Times New Roman" w:cs="Times New Roman"/>
                <w:b/>
                <w:bCs/>
                <w:sz w:val="24"/>
                <w:szCs w:val="24"/>
              </w:rPr>
            </w:pPr>
            <w:r w:rsidRPr="00A63F74">
              <w:rPr>
                <w:rFonts w:ascii="Times New Roman" w:hAnsi="Times New Roman" w:cs="Times New Roman"/>
                <w:b/>
                <w:bCs/>
                <w:sz w:val="24"/>
                <w:szCs w:val="24"/>
              </w:rPr>
              <w:t>7DD</w:t>
            </w:r>
            <w:r w:rsidRPr="00A63F74">
              <w:rPr>
                <w:rFonts w:ascii="Times New Roman" w:hAnsi="Times New Roman" w:cs="Times New Roman"/>
                <w:sz w:val="24"/>
                <w:szCs w:val="24"/>
              </w:rPr>
              <w:t>: Apply a broad range of making skills to their design process.</w:t>
            </w:r>
          </w:p>
        </w:tc>
        <w:tc>
          <w:tcPr>
            <w:tcW w:w="575" w:type="pct"/>
          </w:tcPr>
          <w:p w14:paraId="0768ADB2" w14:textId="5B284385"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lastRenderedPageBreak/>
              <w:t>Video Game Design</w:t>
            </w:r>
          </w:p>
        </w:tc>
      </w:tr>
      <w:tr w:rsidR="00A63F74" w:rsidRPr="00A63F74" w14:paraId="10FD855E" w14:textId="55DC3A30" w:rsidTr="00A63F74">
        <w:tblPrEx>
          <w:tblCellMar>
            <w:left w:w="108" w:type="dxa"/>
            <w:right w:w="108" w:type="dxa"/>
          </w:tblCellMar>
        </w:tblPrEx>
        <w:tc>
          <w:tcPr>
            <w:tcW w:w="191" w:type="pct"/>
          </w:tcPr>
          <w:p w14:paraId="632F72CE" w14:textId="2ED8600E"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68</w:t>
            </w:r>
          </w:p>
        </w:tc>
        <w:tc>
          <w:tcPr>
            <w:tcW w:w="529" w:type="pct"/>
            <w:hideMark/>
          </w:tcPr>
          <w:p w14:paraId="2E542B85"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Animate game assets. </w:t>
            </w:r>
          </w:p>
        </w:tc>
        <w:tc>
          <w:tcPr>
            <w:tcW w:w="1130" w:type="pct"/>
          </w:tcPr>
          <w:p w14:paraId="6E164942"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Animation should include instructions for</w:t>
            </w:r>
          </w:p>
          <w:p w14:paraId="68054ECD" w14:textId="77777777" w:rsidR="00A63F74" w:rsidRPr="00A63F74" w:rsidRDefault="00A63F74" w:rsidP="00A63F74">
            <w:pPr>
              <w:numPr>
                <w:ilvl w:val="0"/>
                <w:numId w:val="4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movement (e.g., squash and stretch, anticipation, arcs, secondary action, exaggeration)</w:t>
            </w:r>
          </w:p>
          <w:p w14:paraId="2EAD08FB" w14:textId="77777777" w:rsidR="00A63F74" w:rsidRPr="00A63F74" w:rsidRDefault="00A63F74" w:rsidP="00A63F74">
            <w:pPr>
              <w:numPr>
                <w:ilvl w:val="0"/>
                <w:numId w:val="4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staging</w:t>
            </w:r>
          </w:p>
          <w:p w14:paraId="3F3E5E59" w14:textId="77777777" w:rsidR="00A63F74" w:rsidRPr="00A63F74" w:rsidRDefault="00A63F74" w:rsidP="00A63F74">
            <w:pPr>
              <w:numPr>
                <w:ilvl w:val="0"/>
                <w:numId w:val="4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constraints of movement</w:t>
            </w:r>
          </w:p>
          <w:p w14:paraId="56B65C04" w14:textId="60C4E752" w:rsidR="00A63F74" w:rsidRPr="00A63F74" w:rsidRDefault="00A63F74" w:rsidP="00A63F74">
            <w:pPr>
              <w:numPr>
                <w:ilvl w:val="0"/>
                <w:numId w:val="4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fluidity of motion (or lack thereof)</w:t>
            </w:r>
          </w:p>
          <w:p w14:paraId="48E4F4E4" w14:textId="0355B7FD" w:rsidR="00A63F74" w:rsidRPr="00A63F74" w:rsidRDefault="00A63F74" w:rsidP="00A63F74">
            <w:pPr>
              <w:numPr>
                <w:ilvl w:val="0"/>
                <w:numId w:val="4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timing.</w:t>
            </w:r>
          </w:p>
        </w:tc>
        <w:tc>
          <w:tcPr>
            <w:tcW w:w="1347" w:type="pct"/>
          </w:tcPr>
          <w:p w14:paraId="1293BA47"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Process/Skill Questions:</w:t>
            </w:r>
          </w:p>
          <w:p w14:paraId="485DFB67" w14:textId="77777777" w:rsidR="00A63F74" w:rsidRPr="00A63F74" w:rsidRDefault="00A63F74" w:rsidP="00A63F74">
            <w:pPr>
              <w:numPr>
                <w:ilvl w:val="0"/>
                <w:numId w:val="41"/>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could one stage an animation to keep the focus on what is important?</w:t>
            </w:r>
          </w:p>
          <w:p w14:paraId="58826E71" w14:textId="77777777" w:rsidR="00A63F74" w:rsidRPr="00A63F74" w:rsidRDefault="00A63F74" w:rsidP="00A63F74">
            <w:pPr>
              <w:numPr>
                <w:ilvl w:val="0"/>
                <w:numId w:val="41"/>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can visualizing movement improve an animation?</w:t>
            </w:r>
          </w:p>
          <w:p w14:paraId="1ED3BE98" w14:textId="77777777" w:rsidR="00A63F74" w:rsidRPr="00A63F74" w:rsidRDefault="00A63F74" w:rsidP="00A63F74">
            <w:pPr>
              <w:numPr>
                <w:ilvl w:val="0"/>
                <w:numId w:val="41"/>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does lighting enhance or detract from this animation?</w:t>
            </w:r>
          </w:p>
          <w:p w14:paraId="3C438305" w14:textId="01B4784F" w:rsidR="00A63F74" w:rsidRPr="00A63F74" w:rsidRDefault="00A63F74" w:rsidP="00A63F74">
            <w:pPr>
              <w:numPr>
                <w:ilvl w:val="0"/>
                <w:numId w:val="41"/>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criteria could one use to evaluate the overall continuity of an animation?</w:t>
            </w:r>
          </w:p>
          <w:p w14:paraId="05061A55" w14:textId="77777777" w:rsidR="00A63F74" w:rsidRPr="00A63F74" w:rsidRDefault="00A63F74" w:rsidP="00A63F74">
            <w:pPr>
              <w:numPr>
                <w:ilvl w:val="0"/>
                <w:numId w:val="41"/>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is the intent of this animation?</w:t>
            </w:r>
          </w:p>
          <w:p w14:paraId="562CD53E" w14:textId="77777777" w:rsidR="00A63F74" w:rsidRPr="00A63F74" w:rsidRDefault="00A63F74" w:rsidP="00A63F74">
            <w:pPr>
              <w:numPr>
                <w:ilvl w:val="0"/>
                <w:numId w:val="41"/>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is timing critical to establishing aspects of a character?</w:t>
            </w:r>
          </w:p>
        </w:tc>
        <w:tc>
          <w:tcPr>
            <w:tcW w:w="602" w:type="pct"/>
          </w:tcPr>
          <w:p w14:paraId="7CB129F0" w14:textId="17375154"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English: 10.C, 11.C, 12.C</w:t>
            </w:r>
          </w:p>
        </w:tc>
        <w:tc>
          <w:tcPr>
            <w:tcW w:w="625" w:type="pct"/>
          </w:tcPr>
          <w:p w14:paraId="223ADF22" w14:textId="77777777"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2V</w:t>
            </w:r>
            <w:r w:rsidRPr="00A63F74">
              <w:rPr>
                <w:rFonts w:ascii="Times New Roman" w:hAnsi="Times New Roman" w:cs="Times New Roman"/>
                <w:sz w:val="24"/>
                <w:szCs w:val="24"/>
              </w:rPr>
              <w:t xml:space="preserve">: Analyze the stability of a technological system and how it is inﬂuenced by </w:t>
            </w:r>
            <w:proofErr w:type="gramStart"/>
            <w:r w:rsidRPr="00A63F74">
              <w:rPr>
                <w:rFonts w:ascii="Times New Roman" w:hAnsi="Times New Roman" w:cs="Times New Roman"/>
                <w:sz w:val="24"/>
                <w:szCs w:val="24"/>
              </w:rPr>
              <w:t>all of</w:t>
            </w:r>
            <w:proofErr w:type="gramEnd"/>
            <w:r w:rsidRPr="00A63F74">
              <w:rPr>
                <w:rFonts w:ascii="Times New Roman" w:hAnsi="Times New Roman" w:cs="Times New Roman"/>
                <w:sz w:val="24"/>
                <w:szCs w:val="24"/>
              </w:rPr>
              <w:t xml:space="preserve"> the components in the system, especially those in the feedback loop. </w:t>
            </w:r>
          </w:p>
          <w:p w14:paraId="478EDCD7" w14:textId="59DD8DF3" w:rsidR="00A63F74" w:rsidRPr="00A63F74" w:rsidRDefault="00A63F74" w:rsidP="00A63F74">
            <w:pPr>
              <w:rPr>
                <w:rFonts w:ascii="Times New Roman" w:hAnsi="Times New Roman" w:cs="Times New Roman"/>
                <w:sz w:val="24"/>
                <w:szCs w:val="24"/>
              </w:rPr>
            </w:pPr>
          </w:p>
          <w:p w14:paraId="33A2C89C" w14:textId="4EBAF481" w:rsidR="00A63F74" w:rsidRPr="00A63F74" w:rsidRDefault="00A63F74" w:rsidP="00A63F74">
            <w:pPr>
              <w:rPr>
                <w:rFonts w:ascii="Times New Roman" w:eastAsia="Times New Roman" w:hAnsi="Times New Roman" w:cs="Times New Roman"/>
                <w:b/>
                <w:bCs/>
                <w:sz w:val="24"/>
                <w:szCs w:val="24"/>
              </w:rPr>
            </w:pPr>
            <w:r w:rsidRPr="00A63F74">
              <w:rPr>
                <w:rFonts w:ascii="Times New Roman" w:hAnsi="Times New Roman" w:cs="Times New Roman"/>
                <w:b/>
                <w:bCs/>
                <w:sz w:val="24"/>
                <w:szCs w:val="24"/>
              </w:rPr>
              <w:t>7DD</w:t>
            </w:r>
            <w:r w:rsidRPr="00A63F74">
              <w:rPr>
                <w:rFonts w:ascii="Times New Roman" w:hAnsi="Times New Roman" w:cs="Times New Roman"/>
                <w:sz w:val="24"/>
                <w:szCs w:val="24"/>
              </w:rPr>
              <w:t>: Apply a broad range of making skills to their design process.</w:t>
            </w:r>
          </w:p>
        </w:tc>
        <w:tc>
          <w:tcPr>
            <w:tcW w:w="575" w:type="pct"/>
          </w:tcPr>
          <w:p w14:paraId="32B32CCB"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Board Game Design</w:t>
            </w:r>
          </w:p>
          <w:p w14:paraId="1ECA3BAB" w14:textId="77777777" w:rsidR="00A63F74" w:rsidRPr="00A63F74" w:rsidRDefault="00A63F74" w:rsidP="00A63F74">
            <w:pPr>
              <w:rPr>
                <w:rFonts w:ascii="Times New Roman" w:eastAsia="Times New Roman" w:hAnsi="Times New Roman" w:cs="Times New Roman"/>
                <w:sz w:val="24"/>
                <w:szCs w:val="24"/>
              </w:rPr>
            </w:pPr>
          </w:p>
          <w:p w14:paraId="06F6DC39" w14:textId="4F5FD361"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Video Game Design</w:t>
            </w:r>
          </w:p>
        </w:tc>
      </w:tr>
      <w:tr w:rsidR="00A63F74" w:rsidRPr="00A63F74" w14:paraId="0DE27852" w14:textId="476B1820" w:rsidTr="00A63F74">
        <w:tc>
          <w:tcPr>
            <w:tcW w:w="191" w:type="pct"/>
            <w:shd w:val="clear" w:color="auto" w:fill="AEAAAA" w:themeFill="background2" w:themeFillShade="BF"/>
          </w:tcPr>
          <w:p w14:paraId="14AFB68F"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29" w:type="pct"/>
            <w:shd w:val="clear" w:color="auto" w:fill="AEAAAA" w:themeFill="background2" w:themeFillShade="BF"/>
            <w:tcMar>
              <w:top w:w="43" w:type="dxa"/>
              <w:left w:w="115" w:type="dxa"/>
              <w:bottom w:w="43" w:type="dxa"/>
              <w:right w:w="115" w:type="dxa"/>
            </w:tcMar>
          </w:tcPr>
          <w:p w14:paraId="19AD5893" w14:textId="2639DBBD" w:rsidR="00A63F74" w:rsidRPr="00A63F74" w:rsidRDefault="00A63F74" w:rsidP="00A63F74">
            <w:pPr>
              <w:tabs>
                <w:tab w:val="left" w:pos="1627"/>
              </w:tabs>
              <w:rPr>
                <w:rFonts w:ascii="Times New Roman" w:eastAsia="Times New Roman" w:hAnsi="Times New Roman" w:cs="Times New Roman"/>
                <w:b/>
                <w:bCs/>
                <w:sz w:val="24"/>
                <w:szCs w:val="24"/>
              </w:rPr>
            </w:pPr>
            <w:r w:rsidRPr="00A63F74">
              <w:rPr>
                <w:rFonts w:ascii="Times New Roman" w:eastAsia="Times New Roman" w:hAnsi="Times New Roman" w:cs="Times New Roman"/>
                <w:b/>
                <w:bCs/>
                <w:sz w:val="24"/>
                <w:szCs w:val="24"/>
              </w:rPr>
              <w:t>Incorporating Audio Components in Game Design</w:t>
            </w:r>
          </w:p>
        </w:tc>
        <w:tc>
          <w:tcPr>
            <w:tcW w:w="1130" w:type="pct"/>
            <w:shd w:val="clear" w:color="auto" w:fill="AEAAAA" w:themeFill="background2" w:themeFillShade="BF"/>
          </w:tcPr>
          <w:p w14:paraId="2A2BC5B0"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1347" w:type="pct"/>
            <w:shd w:val="clear" w:color="auto" w:fill="AEAAAA" w:themeFill="background2" w:themeFillShade="BF"/>
          </w:tcPr>
          <w:p w14:paraId="6C4BB2F2"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02" w:type="pct"/>
            <w:shd w:val="clear" w:color="auto" w:fill="AEAAAA" w:themeFill="background2" w:themeFillShade="BF"/>
          </w:tcPr>
          <w:p w14:paraId="72895DE9"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25" w:type="pct"/>
            <w:shd w:val="clear" w:color="auto" w:fill="AEAAAA" w:themeFill="background2" w:themeFillShade="BF"/>
          </w:tcPr>
          <w:p w14:paraId="1AE4AF21"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shd w:val="clear" w:color="auto" w:fill="AEAAAA" w:themeFill="background2" w:themeFillShade="BF"/>
          </w:tcPr>
          <w:p w14:paraId="521F45A7"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111207C3" w14:textId="14BFE825" w:rsidTr="00A63F74">
        <w:tblPrEx>
          <w:tblCellMar>
            <w:left w:w="108" w:type="dxa"/>
            <w:right w:w="108" w:type="dxa"/>
          </w:tblCellMar>
        </w:tblPrEx>
        <w:tc>
          <w:tcPr>
            <w:tcW w:w="191" w:type="pct"/>
          </w:tcPr>
          <w:p w14:paraId="143CF455" w14:textId="114E781C"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69</w:t>
            </w:r>
          </w:p>
        </w:tc>
        <w:tc>
          <w:tcPr>
            <w:tcW w:w="529" w:type="pct"/>
            <w:hideMark/>
          </w:tcPr>
          <w:p w14:paraId="01762B96"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Evaluate the role of sound and music. </w:t>
            </w:r>
          </w:p>
        </w:tc>
        <w:tc>
          <w:tcPr>
            <w:tcW w:w="1130" w:type="pct"/>
          </w:tcPr>
          <w:p w14:paraId="2D72D0A4"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Evaluation should include</w:t>
            </w:r>
          </w:p>
          <w:p w14:paraId="28BAF16E" w14:textId="77777777" w:rsidR="00A63F74" w:rsidRPr="00A63F74" w:rsidRDefault="00A63F74" w:rsidP="00A63F74">
            <w:pPr>
              <w:numPr>
                <w:ilvl w:val="0"/>
                <w:numId w:val="52"/>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theme development</w:t>
            </w:r>
          </w:p>
          <w:p w14:paraId="26CCE3BD" w14:textId="77777777" w:rsidR="00A63F74" w:rsidRPr="00A63F74" w:rsidRDefault="00A63F74" w:rsidP="00A63F74">
            <w:pPr>
              <w:numPr>
                <w:ilvl w:val="0"/>
                <w:numId w:val="52"/>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creation of atmosphere or mood</w:t>
            </w:r>
          </w:p>
          <w:p w14:paraId="1D499288" w14:textId="77777777" w:rsidR="00A63F74" w:rsidRPr="00A63F74" w:rsidRDefault="00A63F74" w:rsidP="00A63F74">
            <w:pPr>
              <w:numPr>
                <w:ilvl w:val="0"/>
                <w:numId w:val="52"/>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dialogue</w:t>
            </w:r>
          </w:p>
          <w:p w14:paraId="2A872477" w14:textId="38E0C7F1" w:rsidR="00A63F74" w:rsidRPr="00A63F74" w:rsidRDefault="00A63F74" w:rsidP="00A63F74">
            <w:pPr>
              <w:numPr>
                <w:ilvl w:val="0"/>
                <w:numId w:val="52"/>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cues for changes in scene</w:t>
            </w:r>
          </w:p>
          <w:p w14:paraId="1D8EBC24" w14:textId="77777777" w:rsidR="00A63F74" w:rsidRPr="00A63F74" w:rsidRDefault="00A63F74" w:rsidP="00A63F74">
            <w:pPr>
              <w:numPr>
                <w:ilvl w:val="0"/>
                <w:numId w:val="52"/>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feedback.</w:t>
            </w:r>
          </w:p>
        </w:tc>
        <w:tc>
          <w:tcPr>
            <w:tcW w:w="1347" w:type="pct"/>
          </w:tcPr>
          <w:p w14:paraId="07D4772D"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Process/Skill Questions:</w:t>
            </w:r>
          </w:p>
          <w:p w14:paraId="7CECBD1E" w14:textId="77777777" w:rsidR="00A63F74" w:rsidRPr="00A63F74" w:rsidRDefault="00A63F74" w:rsidP="00A63F74">
            <w:pPr>
              <w:numPr>
                <w:ilvl w:val="0"/>
                <w:numId w:val="5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do sound effects in a game influence the player?</w:t>
            </w:r>
          </w:p>
          <w:p w14:paraId="21202033" w14:textId="77777777" w:rsidR="00A63F74" w:rsidRPr="00A63F74" w:rsidRDefault="00A63F74" w:rsidP="00A63F74">
            <w:pPr>
              <w:numPr>
                <w:ilvl w:val="0"/>
                <w:numId w:val="5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would happen if sound effects and music were not incorporated into a game’s design?</w:t>
            </w:r>
          </w:p>
          <w:p w14:paraId="196B1BC3" w14:textId="77777777" w:rsidR="00A63F74" w:rsidRPr="00A63F74" w:rsidRDefault="00A63F74" w:rsidP="00A63F74">
            <w:pPr>
              <w:numPr>
                <w:ilvl w:val="0"/>
                <w:numId w:val="5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do sound effects and music provide cues to the player?</w:t>
            </w:r>
          </w:p>
          <w:p w14:paraId="687FFCCC" w14:textId="7CFBA084" w:rsidR="00A63F74" w:rsidRPr="00A63F74" w:rsidRDefault="00A63F74" w:rsidP="00A63F74">
            <w:pPr>
              <w:numPr>
                <w:ilvl w:val="0"/>
                <w:numId w:val="5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What factors determine what sound effects and music are needed?</w:t>
            </w:r>
          </w:p>
        </w:tc>
        <w:tc>
          <w:tcPr>
            <w:tcW w:w="602" w:type="pct"/>
          </w:tcPr>
          <w:p w14:paraId="21398A11" w14:textId="4037B02C"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lastRenderedPageBreak/>
              <w:t>English: 10.RV, 10.RI, 10.LU, 11.DSR, 11.RV, 11.RI, 11.LU, 12.RV, 12.RI, 12.LU</w:t>
            </w:r>
          </w:p>
        </w:tc>
        <w:tc>
          <w:tcPr>
            <w:tcW w:w="625" w:type="pct"/>
          </w:tcPr>
          <w:p w14:paraId="7542CEE1" w14:textId="77777777"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1O</w:t>
            </w:r>
            <w:r w:rsidRPr="00A63F74">
              <w:rPr>
                <w:rFonts w:ascii="Times New Roman" w:hAnsi="Times New Roman" w:cs="Times New Roman"/>
                <w:sz w:val="24"/>
                <w:szCs w:val="24"/>
              </w:rPr>
              <w:t xml:space="preserve">: Assess how similarities and differences among scientific, mathematics, engineering, and technological knowledge and skills </w:t>
            </w:r>
            <w:r w:rsidRPr="00A63F74">
              <w:rPr>
                <w:rFonts w:ascii="Times New Roman" w:hAnsi="Times New Roman" w:cs="Times New Roman"/>
                <w:sz w:val="24"/>
                <w:szCs w:val="24"/>
              </w:rPr>
              <w:lastRenderedPageBreak/>
              <w:t xml:space="preserve">contributed to the design of a product or system. </w:t>
            </w:r>
          </w:p>
          <w:p w14:paraId="1F077BA9" w14:textId="239B977E" w:rsidR="00A63F74" w:rsidRPr="00A63F74" w:rsidRDefault="00A63F74" w:rsidP="00A63F74">
            <w:pPr>
              <w:rPr>
                <w:rFonts w:ascii="Times New Roman" w:hAnsi="Times New Roman" w:cs="Times New Roman"/>
                <w:sz w:val="24"/>
                <w:szCs w:val="24"/>
              </w:rPr>
            </w:pPr>
          </w:p>
          <w:p w14:paraId="3772719D" w14:textId="7D1FC7DA" w:rsidR="00A63F74" w:rsidRPr="00A63F74" w:rsidRDefault="00A63F74" w:rsidP="00A63F74">
            <w:pPr>
              <w:rPr>
                <w:rFonts w:ascii="Times New Roman" w:eastAsia="Times New Roman" w:hAnsi="Times New Roman" w:cs="Times New Roman"/>
                <w:b/>
                <w:bCs/>
                <w:sz w:val="24"/>
                <w:szCs w:val="24"/>
              </w:rPr>
            </w:pPr>
            <w:r w:rsidRPr="00A63F74">
              <w:rPr>
                <w:rFonts w:ascii="Times New Roman" w:hAnsi="Times New Roman" w:cs="Times New Roman"/>
                <w:b/>
                <w:bCs/>
                <w:sz w:val="24"/>
                <w:szCs w:val="24"/>
              </w:rPr>
              <w:t>4P</w:t>
            </w:r>
            <w:r w:rsidRPr="00A63F74">
              <w:rPr>
                <w:rFonts w:ascii="Times New Roman" w:hAnsi="Times New Roman" w:cs="Times New Roman"/>
                <w:sz w:val="24"/>
                <w:szCs w:val="24"/>
              </w:rPr>
              <w:t xml:space="preserve">: Evaluate ways that technology can impact individuals, society, and the environment. </w:t>
            </w:r>
          </w:p>
        </w:tc>
        <w:tc>
          <w:tcPr>
            <w:tcW w:w="575" w:type="pct"/>
          </w:tcPr>
          <w:p w14:paraId="3C7D59CB" w14:textId="2A3D1C49"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lastRenderedPageBreak/>
              <w:t>Video Game Design</w:t>
            </w:r>
          </w:p>
        </w:tc>
      </w:tr>
      <w:tr w:rsidR="00A63F74" w:rsidRPr="00A63F74" w14:paraId="21602C91" w14:textId="2FEA9EB5" w:rsidTr="00A63F74">
        <w:tblPrEx>
          <w:tblCellMar>
            <w:left w:w="108" w:type="dxa"/>
            <w:right w:w="108" w:type="dxa"/>
          </w:tblCellMar>
        </w:tblPrEx>
        <w:tc>
          <w:tcPr>
            <w:tcW w:w="191" w:type="pct"/>
          </w:tcPr>
          <w:p w14:paraId="4794F797" w14:textId="7FEB35EE"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70</w:t>
            </w:r>
          </w:p>
        </w:tc>
        <w:tc>
          <w:tcPr>
            <w:tcW w:w="529" w:type="pct"/>
            <w:hideMark/>
          </w:tcPr>
          <w:p w14:paraId="0A208758" w14:textId="33FB37B5"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Manipulate sounds. </w:t>
            </w:r>
          </w:p>
        </w:tc>
        <w:tc>
          <w:tcPr>
            <w:tcW w:w="1130" w:type="pct"/>
          </w:tcPr>
          <w:p w14:paraId="02D73804" w14:textId="62FE500F"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Manipulation may include</w:t>
            </w:r>
          </w:p>
          <w:p w14:paraId="158CA3E2" w14:textId="77777777" w:rsidR="00A63F74" w:rsidRPr="00A63F74" w:rsidRDefault="00A63F74" w:rsidP="00A63F74">
            <w:pPr>
              <w:numPr>
                <w:ilvl w:val="0"/>
                <w:numId w:val="4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voices</w:t>
            </w:r>
          </w:p>
          <w:p w14:paraId="4F77D1F2" w14:textId="77777777" w:rsidR="00A63F74" w:rsidRPr="00A63F74" w:rsidRDefault="00A63F74" w:rsidP="00A63F74">
            <w:pPr>
              <w:numPr>
                <w:ilvl w:val="0"/>
                <w:numId w:val="4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sound effects (Foley)</w:t>
            </w:r>
          </w:p>
          <w:p w14:paraId="42BE0E46" w14:textId="77777777" w:rsidR="00A63F74" w:rsidRPr="00A63F74" w:rsidRDefault="00A63F74" w:rsidP="00A63F74">
            <w:pPr>
              <w:numPr>
                <w:ilvl w:val="1"/>
                <w:numId w:val="4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footsteps</w:t>
            </w:r>
          </w:p>
          <w:p w14:paraId="103679B6" w14:textId="77777777" w:rsidR="00A63F74" w:rsidRPr="00A63F74" w:rsidRDefault="00A63F74" w:rsidP="00A63F74">
            <w:pPr>
              <w:numPr>
                <w:ilvl w:val="1"/>
                <w:numId w:val="4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running water</w:t>
            </w:r>
          </w:p>
          <w:p w14:paraId="14E7EC46" w14:textId="77777777" w:rsidR="00A63F74" w:rsidRPr="00A63F74" w:rsidRDefault="00A63F74" w:rsidP="00A63F74">
            <w:pPr>
              <w:numPr>
                <w:ilvl w:val="1"/>
                <w:numId w:val="4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glass breaking</w:t>
            </w:r>
          </w:p>
          <w:p w14:paraId="1CF4DFE9" w14:textId="1D4DD345" w:rsidR="00A63F74" w:rsidRPr="00A63F74" w:rsidRDefault="00A63F74" w:rsidP="00A63F74">
            <w:pPr>
              <w:numPr>
                <w:ilvl w:val="1"/>
                <w:numId w:val="4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clothes swishing.</w:t>
            </w:r>
          </w:p>
        </w:tc>
        <w:tc>
          <w:tcPr>
            <w:tcW w:w="1347" w:type="pct"/>
          </w:tcPr>
          <w:p w14:paraId="09693555"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Process/Skill Questions:</w:t>
            </w:r>
          </w:p>
          <w:p w14:paraId="242FADAF" w14:textId="77777777" w:rsidR="00A63F74" w:rsidRPr="00A63F74" w:rsidRDefault="00A63F74" w:rsidP="00A63F74">
            <w:pPr>
              <w:numPr>
                <w:ilvl w:val="0"/>
                <w:numId w:val="49"/>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are examples of Foley sounds?</w:t>
            </w:r>
          </w:p>
          <w:p w14:paraId="5426E811" w14:textId="77777777" w:rsidR="00A63F74" w:rsidRPr="00A63F74" w:rsidRDefault="00A63F74" w:rsidP="00A63F74">
            <w:pPr>
              <w:numPr>
                <w:ilvl w:val="0"/>
                <w:numId w:val="49"/>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What is the process </w:t>
            </w:r>
            <w:proofErr w:type="gramStart"/>
            <w:r w:rsidRPr="00A63F74">
              <w:rPr>
                <w:rFonts w:ascii="Times New Roman" w:eastAsia="Times New Roman" w:hAnsi="Times New Roman" w:cs="Times New Roman"/>
                <w:sz w:val="24"/>
                <w:szCs w:val="24"/>
              </w:rPr>
              <w:t>for</w:t>
            </w:r>
            <w:proofErr w:type="gramEnd"/>
            <w:r w:rsidRPr="00A63F74">
              <w:rPr>
                <w:rFonts w:ascii="Times New Roman" w:eastAsia="Times New Roman" w:hAnsi="Times New Roman" w:cs="Times New Roman"/>
                <w:sz w:val="24"/>
                <w:szCs w:val="24"/>
              </w:rPr>
              <w:t xml:space="preserve"> creating Foley sounds?</w:t>
            </w:r>
          </w:p>
          <w:p w14:paraId="793EB62C" w14:textId="663E4EA2" w:rsidR="00A63F74" w:rsidRPr="00A63F74" w:rsidRDefault="00A63F74" w:rsidP="00A63F74">
            <w:pPr>
              <w:numPr>
                <w:ilvl w:val="0"/>
                <w:numId w:val="49"/>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are the consequences of not incorporating Foley sounds in game design?</w:t>
            </w:r>
          </w:p>
        </w:tc>
        <w:tc>
          <w:tcPr>
            <w:tcW w:w="602" w:type="pct"/>
          </w:tcPr>
          <w:p w14:paraId="56D7570D" w14:textId="336E6BB7"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English: 10.C, 10.LU, 11.C, 11.LU, 12.C, 12.LU</w:t>
            </w:r>
          </w:p>
        </w:tc>
        <w:tc>
          <w:tcPr>
            <w:tcW w:w="625" w:type="pct"/>
          </w:tcPr>
          <w:p w14:paraId="4742DEA5" w14:textId="77777777"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2T</w:t>
            </w:r>
            <w:r w:rsidRPr="00A63F74">
              <w:rPr>
                <w:rFonts w:ascii="Times New Roman" w:hAnsi="Times New Roman" w:cs="Times New Roman"/>
                <w:sz w:val="24"/>
                <w:szCs w:val="24"/>
              </w:rPr>
              <w:t xml:space="preserve">: Demonstrate the use of conceptual, graphical, virtual, mathematical, and physical modeling to identify conﬂicting considerations before the entire system is developed and to aid in design decision making. </w:t>
            </w:r>
          </w:p>
          <w:p w14:paraId="6B6441DF" w14:textId="230F8C0D" w:rsidR="00A63F74" w:rsidRPr="00A63F74" w:rsidRDefault="00A63F74" w:rsidP="00A63F74">
            <w:pPr>
              <w:rPr>
                <w:rFonts w:ascii="Times New Roman" w:hAnsi="Times New Roman" w:cs="Times New Roman"/>
                <w:sz w:val="24"/>
                <w:szCs w:val="24"/>
              </w:rPr>
            </w:pPr>
          </w:p>
          <w:p w14:paraId="1E336AA3" w14:textId="003FF15D" w:rsidR="00A63F74" w:rsidRPr="00A63F74" w:rsidRDefault="00A63F74" w:rsidP="00A63F74">
            <w:pPr>
              <w:rPr>
                <w:rFonts w:ascii="Times New Roman" w:eastAsia="Times New Roman" w:hAnsi="Times New Roman" w:cs="Times New Roman"/>
                <w:b/>
                <w:bCs/>
                <w:sz w:val="24"/>
                <w:szCs w:val="24"/>
              </w:rPr>
            </w:pPr>
            <w:r w:rsidRPr="00A63F74">
              <w:rPr>
                <w:rFonts w:ascii="Times New Roman" w:hAnsi="Times New Roman" w:cs="Times New Roman"/>
                <w:b/>
                <w:bCs/>
                <w:sz w:val="24"/>
                <w:szCs w:val="24"/>
              </w:rPr>
              <w:t>7DD</w:t>
            </w:r>
            <w:r w:rsidRPr="00A63F74">
              <w:rPr>
                <w:rFonts w:ascii="Times New Roman" w:hAnsi="Times New Roman" w:cs="Times New Roman"/>
                <w:sz w:val="24"/>
                <w:szCs w:val="24"/>
              </w:rPr>
              <w:t>: Apply a broad range of making skills to their design process.</w:t>
            </w:r>
          </w:p>
        </w:tc>
        <w:tc>
          <w:tcPr>
            <w:tcW w:w="575" w:type="pct"/>
          </w:tcPr>
          <w:p w14:paraId="358EABAF" w14:textId="0572F384"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Video Game Design</w:t>
            </w:r>
          </w:p>
        </w:tc>
      </w:tr>
      <w:tr w:rsidR="00A63F74" w:rsidRPr="00A63F74" w14:paraId="5B411BBA" w14:textId="3D5D2274" w:rsidTr="00A63F74">
        <w:tblPrEx>
          <w:tblCellMar>
            <w:left w:w="108" w:type="dxa"/>
            <w:right w:w="108" w:type="dxa"/>
          </w:tblCellMar>
        </w:tblPrEx>
        <w:tc>
          <w:tcPr>
            <w:tcW w:w="191" w:type="pct"/>
          </w:tcPr>
          <w:p w14:paraId="32C55BD8" w14:textId="54B597C0"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71</w:t>
            </w:r>
          </w:p>
        </w:tc>
        <w:tc>
          <w:tcPr>
            <w:tcW w:w="529" w:type="pct"/>
            <w:hideMark/>
          </w:tcPr>
          <w:p w14:paraId="019A8222" w14:textId="38EB37B8"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Incorporate sounds appropriate to a particular game scenario. </w:t>
            </w:r>
          </w:p>
        </w:tc>
        <w:tc>
          <w:tcPr>
            <w:tcW w:w="1130" w:type="pct"/>
          </w:tcPr>
          <w:p w14:paraId="333BB3CE"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Incorporation should include</w:t>
            </w:r>
          </w:p>
          <w:p w14:paraId="328B5C16" w14:textId="1343A20E" w:rsidR="00A63F74" w:rsidRPr="00A63F74" w:rsidRDefault="00A63F74" w:rsidP="00A63F74">
            <w:pPr>
              <w:numPr>
                <w:ilvl w:val="0"/>
                <w:numId w:val="5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fair use considerations</w:t>
            </w:r>
          </w:p>
          <w:p w14:paraId="052DF288" w14:textId="4D14FBA1" w:rsidR="00A63F74" w:rsidRPr="00A63F74" w:rsidRDefault="00A63F74" w:rsidP="00A63F74">
            <w:pPr>
              <w:numPr>
                <w:ilvl w:val="0"/>
                <w:numId w:val="5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self-recorded sounds</w:t>
            </w:r>
          </w:p>
          <w:p w14:paraId="3EA85374" w14:textId="580B0BDF" w:rsidR="00A63F74" w:rsidRPr="00A63F74" w:rsidRDefault="00A63F74" w:rsidP="00A63F74">
            <w:pPr>
              <w:numPr>
                <w:ilvl w:val="0"/>
                <w:numId w:val="5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sounds that enhance the setting</w:t>
            </w:r>
          </w:p>
          <w:p w14:paraId="1F7F0275" w14:textId="39A27996" w:rsidR="00A63F74" w:rsidRPr="00A63F74" w:rsidRDefault="00A63F74" w:rsidP="00A63F74">
            <w:pPr>
              <w:numPr>
                <w:ilvl w:val="0"/>
                <w:numId w:val="5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sounds that are natural, believable, and support gameplay.</w:t>
            </w:r>
          </w:p>
        </w:tc>
        <w:tc>
          <w:tcPr>
            <w:tcW w:w="1347" w:type="pct"/>
          </w:tcPr>
          <w:p w14:paraId="734148DF"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Process/Skill Questions:</w:t>
            </w:r>
          </w:p>
          <w:p w14:paraId="2A958009" w14:textId="77777777" w:rsidR="00A63F74" w:rsidRPr="00A63F74" w:rsidRDefault="00A63F74" w:rsidP="00A63F74">
            <w:pPr>
              <w:numPr>
                <w:ilvl w:val="0"/>
                <w:numId w:val="51"/>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is the process for recording sounds and incorporating them into a game scenario?</w:t>
            </w:r>
          </w:p>
          <w:p w14:paraId="668E0D82" w14:textId="6E677BE0" w:rsidR="00A63F74" w:rsidRPr="00A63F74" w:rsidRDefault="00A63F74" w:rsidP="00A63F74">
            <w:pPr>
              <w:numPr>
                <w:ilvl w:val="0"/>
                <w:numId w:val="51"/>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are the implications of fair use when incorporating sounds into a game?</w:t>
            </w:r>
          </w:p>
        </w:tc>
        <w:tc>
          <w:tcPr>
            <w:tcW w:w="602" w:type="pct"/>
          </w:tcPr>
          <w:p w14:paraId="38FF99BA" w14:textId="2E271C41"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English: 10.C, 10.LU, 11.C, 11.LU, 12.C, 12.LU</w:t>
            </w:r>
          </w:p>
        </w:tc>
        <w:tc>
          <w:tcPr>
            <w:tcW w:w="625" w:type="pct"/>
          </w:tcPr>
          <w:p w14:paraId="301B3F3F" w14:textId="77777777"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2W</w:t>
            </w:r>
            <w:r w:rsidRPr="00A63F74">
              <w:rPr>
                <w:rFonts w:ascii="Times New Roman" w:hAnsi="Times New Roman" w:cs="Times New Roman"/>
                <w:sz w:val="24"/>
                <w:szCs w:val="24"/>
              </w:rPr>
              <w:t xml:space="preserve">: Select resources that involve tradeoffs between competing values, such as availability, cost, desirability, and waste while solving problems. </w:t>
            </w:r>
          </w:p>
          <w:p w14:paraId="20563226" w14:textId="267C88F2" w:rsidR="00A63F74" w:rsidRPr="00A63F74" w:rsidRDefault="00A63F74" w:rsidP="00A63F74">
            <w:pPr>
              <w:rPr>
                <w:rFonts w:ascii="Times New Roman" w:hAnsi="Times New Roman" w:cs="Times New Roman"/>
                <w:sz w:val="24"/>
                <w:szCs w:val="24"/>
              </w:rPr>
            </w:pPr>
          </w:p>
          <w:p w14:paraId="40B94964" w14:textId="25CEB100" w:rsidR="00A63F74" w:rsidRPr="00A63F74" w:rsidRDefault="00A63F74" w:rsidP="00A63F74">
            <w:pPr>
              <w:rPr>
                <w:rFonts w:ascii="Times New Roman" w:eastAsia="Times New Roman" w:hAnsi="Times New Roman" w:cs="Times New Roman"/>
                <w:b/>
                <w:bCs/>
                <w:sz w:val="24"/>
                <w:szCs w:val="24"/>
              </w:rPr>
            </w:pPr>
            <w:r w:rsidRPr="00A63F74">
              <w:rPr>
                <w:rFonts w:ascii="Times New Roman" w:hAnsi="Times New Roman" w:cs="Times New Roman"/>
                <w:b/>
                <w:bCs/>
                <w:sz w:val="24"/>
                <w:szCs w:val="24"/>
              </w:rPr>
              <w:t>8P</w:t>
            </w:r>
            <w:r w:rsidRPr="00A63F74">
              <w:rPr>
                <w:rFonts w:ascii="Times New Roman" w:hAnsi="Times New Roman" w:cs="Times New Roman"/>
                <w:sz w:val="24"/>
                <w:szCs w:val="24"/>
              </w:rPr>
              <w:t xml:space="preserve">: Apply appropriate methods </w:t>
            </w:r>
            <w:r w:rsidRPr="00A63F74">
              <w:rPr>
                <w:rFonts w:ascii="Times New Roman" w:hAnsi="Times New Roman" w:cs="Times New Roman"/>
                <w:sz w:val="24"/>
                <w:szCs w:val="24"/>
              </w:rPr>
              <w:lastRenderedPageBreak/>
              <w:t>to diagnose, adjust and repair systems to ensure precise, safe and proper functionality.</w:t>
            </w:r>
          </w:p>
        </w:tc>
        <w:tc>
          <w:tcPr>
            <w:tcW w:w="575" w:type="pct"/>
          </w:tcPr>
          <w:p w14:paraId="1F414C7C" w14:textId="25F4BE03"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lastRenderedPageBreak/>
              <w:t>Video Game Design</w:t>
            </w:r>
          </w:p>
        </w:tc>
      </w:tr>
      <w:tr w:rsidR="00A63F74" w:rsidRPr="00A63F74" w14:paraId="03866009" w14:textId="271FEBA5" w:rsidTr="00A63F74">
        <w:tc>
          <w:tcPr>
            <w:tcW w:w="191" w:type="pct"/>
            <w:shd w:val="clear" w:color="auto" w:fill="AEAAAA" w:themeFill="background2" w:themeFillShade="BF"/>
          </w:tcPr>
          <w:p w14:paraId="1E507145"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29" w:type="pct"/>
            <w:shd w:val="clear" w:color="auto" w:fill="AEAAAA" w:themeFill="background2" w:themeFillShade="BF"/>
            <w:tcMar>
              <w:top w:w="43" w:type="dxa"/>
              <w:left w:w="115" w:type="dxa"/>
              <w:bottom w:w="43" w:type="dxa"/>
              <w:right w:w="115" w:type="dxa"/>
            </w:tcMar>
          </w:tcPr>
          <w:p w14:paraId="696762EB" w14:textId="2D2C79FC" w:rsidR="00A63F74" w:rsidRPr="00A63F74" w:rsidRDefault="00A63F74" w:rsidP="00A63F74">
            <w:pPr>
              <w:tabs>
                <w:tab w:val="left" w:pos="1627"/>
              </w:tabs>
              <w:rPr>
                <w:rFonts w:ascii="Times New Roman" w:eastAsia="Times New Roman" w:hAnsi="Times New Roman" w:cs="Times New Roman"/>
                <w:b/>
                <w:bCs/>
                <w:sz w:val="24"/>
                <w:szCs w:val="24"/>
              </w:rPr>
            </w:pPr>
            <w:r w:rsidRPr="00A63F74">
              <w:rPr>
                <w:rFonts w:ascii="Times New Roman" w:eastAsia="Times New Roman" w:hAnsi="Times New Roman" w:cs="Times New Roman"/>
                <w:b/>
                <w:bCs/>
                <w:sz w:val="24"/>
                <w:szCs w:val="24"/>
              </w:rPr>
              <w:t>Utilizing Logic and Programming</w:t>
            </w:r>
          </w:p>
        </w:tc>
        <w:tc>
          <w:tcPr>
            <w:tcW w:w="1130" w:type="pct"/>
            <w:shd w:val="clear" w:color="auto" w:fill="AEAAAA" w:themeFill="background2" w:themeFillShade="BF"/>
          </w:tcPr>
          <w:p w14:paraId="3E4ABD45"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1347" w:type="pct"/>
            <w:shd w:val="clear" w:color="auto" w:fill="AEAAAA" w:themeFill="background2" w:themeFillShade="BF"/>
          </w:tcPr>
          <w:p w14:paraId="544BC91F"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02" w:type="pct"/>
            <w:shd w:val="clear" w:color="auto" w:fill="AEAAAA" w:themeFill="background2" w:themeFillShade="BF"/>
          </w:tcPr>
          <w:p w14:paraId="0E9FCE12"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25" w:type="pct"/>
            <w:shd w:val="clear" w:color="auto" w:fill="AEAAAA" w:themeFill="background2" w:themeFillShade="BF"/>
          </w:tcPr>
          <w:p w14:paraId="23B133B3"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shd w:val="clear" w:color="auto" w:fill="AEAAAA" w:themeFill="background2" w:themeFillShade="BF"/>
          </w:tcPr>
          <w:p w14:paraId="6019257A"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028AF0EF" w14:textId="3FBFB627" w:rsidTr="00A63F74">
        <w:tblPrEx>
          <w:tblCellMar>
            <w:left w:w="108" w:type="dxa"/>
            <w:right w:w="108" w:type="dxa"/>
          </w:tblCellMar>
        </w:tblPrEx>
        <w:tc>
          <w:tcPr>
            <w:tcW w:w="191" w:type="pct"/>
          </w:tcPr>
          <w:p w14:paraId="2FE6F79C" w14:textId="747A5E39"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72</w:t>
            </w:r>
          </w:p>
        </w:tc>
        <w:tc>
          <w:tcPr>
            <w:tcW w:w="529" w:type="pct"/>
          </w:tcPr>
          <w:p w14:paraId="4AB5E46D" w14:textId="6EF4C09B"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Identify game engines. </w:t>
            </w:r>
          </w:p>
        </w:tc>
        <w:tc>
          <w:tcPr>
            <w:tcW w:w="1130" w:type="pct"/>
          </w:tcPr>
          <w:p w14:paraId="3E8DE47B" w14:textId="0D717B99"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Identification may include </w:t>
            </w:r>
          </w:p>
          <w:p w14:paraId="64832B5B" w14:textId="77777777" w:rsidR="00A63F74" w:rsidRPr="00A63F74" w:rsidRDefault="00A63F74" w:rsidP="00A63F74">
            <w:pPr>
              <w:numPr>
                <w:ilvl w:val="0"/>
                <w:numId w:val="56"/>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Unity</w:t>
            </w:r>
          </w:p>
          <w:p w14:paraId="172338BF" w14:textId="77777777" w:rsidR="00A63F74" w:rsidRPr="00A63F74" w:rsidRDefault="00A63F74" w:rsidP="00A63F74">
            <w:pPr>
              <w:numPr>
                <w:ilvl w:val="0"/>
                <w:numId w:val="56"/>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Unreal </w:t>
            </w:r>
          </w:p>
          <w:p w14:paraId="3D44C670" w14:textId="77777777" w:rsidR="00A63F74" w:rsidRPr="00A63F74" w:rsidRDefault="00A63F74" w:rsidP="00A63F74">
            <w:pPr>
              <w:numPr>
                <w:ilvl w:val="0"/>
                <w:numId w:val="56"/>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Construct</w:t>
            </w:r>
          </w:p>
          <w:p w14:paraId="127D825E" w14:textId="77777777" w:rsidR="00A63F74" w:rsidRPr="00A63F74" w:rsidRDefault="00A63F74" w:rsidP="00A63F74">
            <w:pPr>
              <w:numPr>
                <w:ilvl w:val="0"/>
                <w:numId w:val="56"/>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Scratch</w:t>
            </w:r>
          </w:p>
          <w:p w14:paraId="73FF1528" w14:textId="77777777" w:rsidR="00A63F74" w:rsidRPr="00A63F74" w:rsidRDefault="00A63F74" w:rsidP="00A63F74">
            <w:pPr>
              <w:numPr>
                <w:ilvl w:val="0"/>
                <w:numId w:val="56"/>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Game Maker</w:t>
            </w:r>
          </w:p>
          <w:p w14:paraId="1BDB848A" w14:textId="77777777" w:rsidR="00A63F74" w:rsidRPr="00A63F74" w:rsidRDefault="00A63F74" w:rsidP="00A63F74">
            <w:pPr>
              <w:numPr>
                <w:ilvl w:val="0"/>
                <w:numId w:val="56"/>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Godot</w:t>
            </w:r>
          </w:p>
          <w:p w14:paraId="4F784FEA" w14:textId="77777777" w:rsidR="00A63F74" w:rsidRPr="00A63F74" w:rsidRDefault="00A63F74" w:rsidP="00A63F74">
            <w:pPr>
              <w:numPr>
                <w:ilvl w:val="0"/>
                <w:numId w:val="56"/>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RPG Maker</w:t>
            </w:r>
          </w:p>
          <w:p w14:paraId="559E9D2C" w14:textId="77777777" w:rsidR="00A63F74" w:rsidRPr="00A63F74" w:rsidRDefault="00A63F74" w:rsidP="00A63F74">
            <w:pPr>
              <w:numPr>
                <w:ilvl w:val="0"/>
                <w:numId w:val="56"/>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Roblox</w:t>
            </w:r>
          </w:p>
          <w:p w14:paraId="409B275C" w14:textId="77777777" w:rsidR="00A63F74" w:rsidRPr="00A63F74" w:rsidRDefault="00A63F74" w:rsidP="00A63F74">
            <w:pPr>
              <w:numPr>
                <w:ilvl w:val="0"/>
                <w:numId w:val="56"/>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Fortnite</w:t>
            </w:r>
          </w:p>
          <w:p w14:paraId="3F0911C0" w14:textId="0F581144" w:rsidR="00A63F74" w:rsidRPr="00A63F74" w:rsidRDefault="00A63F74" w:rsidP="00A63F74">
            <w:pPr>
              <w:numPr>
                <w:ilvl w:val="0"/>
                <w:numId w:val="56"/>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other current engines.</w:t>
            </w:r>
          </w:p>
        </w:tc>
        <w:tc>
          <w:tcPr>
            <w:tcW w:w="1347" w:type="pct"/>
          </w:tcPr>
          <w:p w14:paraId="15C40704"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Process/Skill Questions:</w:t>
            </w:r>
          </w:p>
          <w:p w14:paraId="1C4DE98A" w14:textId="77777777" w:rsidR="00A63F74" w:rsidRPr="00A63F74" w:rsidRDefault="00A63F74" w:rsidP="00A63F74">
            <w:pPr>
              <w:numPr>
                <w:ilvl w:val="0"/>
                <w:numId w:val="57"/>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is the purpose of a game engine?</w:t>
            </w:r>
          </w:p>
          <w:p w14:paraId="740518BD" w14:textId="77777777" w:rsidR="00A63F74" w:rsidRPr="00A63F74" w:rsidRDefault="00A63F74" w:rsidP="00A63F74">
            <w:pPr>
              <w:numPr>
                <w:ilvl w:val="0"/>
                <w:numId w:val="57"/>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are different kinds of game engines?</w:t>
            </w:r>
          </w:p>
          <w:p w14:paraId="2B320433" w14:textId="57E926E3" w:rsidR="00A63F74" w:rsidRPr="00A63F74" w:rsidRDefault="00A63F74" w:rsidP="00A63F74">
            <w:pPr>
              <w:numPr>
                <w:ilvl w:val="0"/>
                <w:numId w:val="57"/>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are features of game engines?</w:t>
            </w:r>
          </w:p>
          <w:p w14:paraId="7002E7A2" w14:textId="77777777" w:rsidR="00A63F74" w:rsidRPr="00A63F74" w:rsidRDefault="00A63F74" w:rsidP="00A63F74">
            <w:pPr>
              <w:numPr>
                <w:ilvl w:val="0"/>
                <w:numId w:val="57"/>
              </w:num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What are the advantages and disadvantages of specific game engines?</w:t>
            </w:r>
          </w:p>
          <w:p w14:paraId="59FAB8A8" w14:textId="7EBA4711" w:rsidR="00A63F74" w:rsidRPr="00A63F74" w:rsidRDefault="00A63F74" w:rsidP="00A63F74">
            <w:pPr>
              <w:numPr>
                <w:ilvl w:val="0"/>
                <w:numId w:val="57"/>
              </w:num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How do limitations of game engines affect the type of games that can be created?</w:t>
            </w:r>
          </w:p>
        </w:tc>
        <w:tc>
          <w:tcPr>
            <w:tcW w:w="602" w:type="pct"/>
          </w:tcPr>
          <w:p w14:paraId="38BBC12C" w14:textId="2D73BC1C"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English: 10.RV, 10.RI, 11.DSR, 11.RV, 11.RI, 12.RV, 12.RI</w:t>
            </w:r>
          </w:p>
        </w:tc>
        <w:tc>
          <w:tcPr>
            <w:tcW w:w="625" w:type="pct"/>
          </w:tcPr>
          <w:p w14:paraId="056914A3" w14:textId="77777777"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2T</w:t>
            </w:r>
            <w:r w:rsidRPr="00A63F74">
              <w:rPr>
                <w:rFonts w:ascii="Times New Roman" w:hAnsi="Times New Roman" w:cs="Times New Roman"/>
                <w:sz w:val="24"/>
                <w:szCs w:val="24"/>
              </w:rPr>
              <w:t xml:space="preserve">: Demonstrate the use of conceptual, graphical, virtual, mathematical, and physical modeling to identify conﬂicting considerations before the entire system is developed and to aid in design decision making. </w:t>
            </w:r>
          </w:p>
          <w:p w14:paraId="2B495735" w14:textId="129E6490" w:rsidR="00A63F74" w:rsidRPr="00A63F74" w:rsidRDefault="00A63F74" w:rsidP="00A63F74">
            <w:pPr>
              <w:rPr>
                <w:rFonts w:ascii="Times New Roman" w:hAnsi="Times New Roman" w:cs="Times New Roman"/>
                <w:sz w:val="24"/>
                <w:szCs w:val="24"/>
              </w:rPr>
            </w:pPr>
          </w:p>
          <w:p w14:paraId="15EE8802" w14:textId="37A34341" w:rsidR="00A63F74" w:rsidRPr="00A63F74" w:rsidRDefault="00A63F74" w:rsidP="00A63F74">
            <w:pPr>
              <w:rPr>
                <w:rFonts w:ascii="Times New Roman" w:eastAsia="Times New Roman" w:hAnsi="Times New Roman" w:cs="Times New Roman"/>
                <w:b/>
                <w:bCs/>
                <w:sz w:val="24"/>
                <w:szCs w:val="24"/>
              </w:rPr>
            </w:pPr>
            <w:r w:rsidRPr="00A63F74">
              <w:rPr>
                <w:rFonts w:ascii="Times New Roman" w:hAnsi="Times New Roman" w:cs="Times New Roman"/>
                <w:b/>
                <w:bCs/>
                <w:sz w:val="24"/>
                <w:szCs w:val="24"/>
              </w:rPr>
              <w:t>3H</w:t>
            </w:r>
            <w:r w:rsidRPr="00A63F74">
              <w:rPr>
                <w:rFonts w:ascii="Times New Roman" w:hAnsi="Times New Roman" w:cs="Times New Roman"/>
                <w:sz w:val="24"/>
                <w:szCs w:val="24"/>
              </w:rPr>
              <w:t>: Analyze how technology transfer occurs when a user applies an existing innovation developed for one function for a different purpose.</w:t>
            </w:r>
          </w:p>
        </w:tc>
        <w:tc>
          <w:tcPr>
            <w:tcW w:w="575" w:type="pct"/>
          </w:tcPr>
          <w:p w14:paraId="7AE47217" w14:textId="392A2F44"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Video Game Design</w:t>
            </w:r>
          </w:p>
        </w:tc>
      </w:tr>
      <w:tr w:rsidR="00A63F74" w:rsidRPr="00A63F74" w14:paraId="513B4F6E" w14:textId="28F9D37E" w:rsidTr="00A63F74">
        <w:tblPrEx>
          <w:tblCellMar>
            <w:left w:w="108" w:type="dxa"/>
            <w:right w:w="108" w:type="dxa"/>
          </w:tblCellMar>
        </w:tblPrEx>
        <w:tc>
          <w:tcPr>
            <w:tcW w:w="191" w:type="pct"/>
          </w:tcPr>
          <w:p w14:paraId="6074BFEE" w14:textId="54C79530"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73</w:t>
            </w:r>
          </w:p>
        </w:tc>
        <w:tc>
          <w:tcPr>
            <w:tcW w:w="529" w:type="pct"/>
            <w:hideMark/>
          </w:tcPr>
          <w:p w14:paraId="1BD411A3" w14:textId="334180A1"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Identify components of game engines.</w:t>
            </w:r>
          </w:p>
        </w:tc>
        <w:tc>
          <w:tcPr>
            <w:tcW w:w="1130" w:type="pct"/>
          </w:tcPr>
          <w:p w14:paraId="2CD315CB" w14:textId="3E41EAB5"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Identification should include </w:t>
            </w:r>
          </w:p>
          <w:p w14:paraId="38F7CB03" w14:textId="2C582D32" w:rsidR="00A63F74" w:rsidRPr="00A63F74" w:rsidRDefault="00A63F74" w:rsidP="00A63F74">
            <w:pPr>
              <w:numPr>
                <w:ilvl w:val="0"/>
                <w:numId w:val="5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physics engine—used in object interactions</w:t>
            </w:r>
          </w:p>
          <w:p w14:paraId="153409C2" w14:textId="03B816ED" w:rsidR="00A63F74" w:rsidRPr="00A63F74" w:rsidRDefault="00A63F74" w:rsidP="00A63F74">
            <w:pPr>
              <w:numPr>
                <w:ilvl w:val="0"/>
                <w:numId w:val="5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render engine—used to draw the game</w:t>
            </w:r>
          </w:p>
          <w:p w14:paraId="08671EE3" w14:textId="0D335741" w:rsidR="00A63F74" w:rsidRPr="00A63F74" w:rsidRDefault="00A63F74" w:rsidP="00A63F74">
            <w:pPr>
              <w:numPr>
                <w:ilvl w:val="0"/>
                <w:numId w:val="5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state machine—used to track progress and load/save progress</w:t>
            </w:r>
          </w:p>
          <w:p w14:paraId="44006FA1" w14:textId="253D1DFC" w:rsidR="00A63F74" w:rsidRPr="00A63F74" w:rsidRDefault="00A63F74" w:rsidP="00A63F74">
            <w:pPr>
              <w:numPr>
                <w:ilvl w:val="0"/>
                <w:numId w:val="5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AI engine—used to control game interaction.</w:t>
            </w:r>
          </w:p>
          <w:p w14:paraId="037C9943" w14:textId="77777777" w:rsidR="00A63F74" w:rsidRPr="00A63F74" w:rsidRDefault="00A63F74" w:rsidP="00A63F74">
            <w:pPr>
              <w:rPr>
                <w:rFonts w:ascii="Times New Roman" w:eastAsia="Times New Roman" w:hAnsi="Times New Roman" w:cs="Times New Roman"/>
                <w:sz w:val="24"/>
                <w:szCs w:val="24"/>
              </w:rPr>
            </w:pPr>
          </w:p>
          <w:p w14:paraId="730C878B"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Identification should also include</w:t>
            </w:r>
          </w:p>
          <w:p w14:paraId="42B8CDF1" w14:textId="77777777" w:rsidR="00A63F74" w:rsidRPr="00A63F74" w:rsidRDefault="00A63F74" w:rsidP="00A63F74">
            <w:pPr>
              <w:numPr>
                <w:ilvl w:val="0"/>
                <w:numId w:val="7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asset creation</w:t>
            </w:r>
          </w:p>
          <w:p w14:paraId="46C16680" w14:textId="77777777" w:rsidR="00A63F74" w:rsidRPr="00A63F74" w:rsidRDefault="00A63F74" w:rsidP="00A63F74">
            <w:pPr>
              <w:numPr>
                <w:ilvl w:val="0"/>
                <w:numId w:val="7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coding console</w:t>
            </w:r>
          </w:p>
          <w:p w14:paraId="04860F13" w14:textId="77777777" w:rsidR="00A63F74" w:rsidRPr="00A63F74" w:rsidRDefault="00A63F74" w:rsidP="00A63F74">
            <w:pPr>
              <w:numPr>
                <w:ilvl w:val="0"/>
                <w:numId w:val="7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2D sprite animation system</w:t>
            </w:r>
          </w:p>
          <w:p w14:paraId="25FD05D3" w14:textId="77777777" w:rsidR="00A63F74" w:rsidRPr="00A63F74" w:rsidRDefault="00A63F74" w:rsidP="00A63F74">
            <w:pPr>
              <w:numPr>
                <w:ilvl w:val="0"/>
                <w:numId w:val="7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testing tools</w:t>
            </w:r>
          </w:p>
          <w:p w14:paraId="76D532C9" w14:textId="77777777" w:rsidR="00A63F74" w:rsidRPr="00A63F74" w:rsidRDefault="00A63F74" w:rsidP="00A63F74">
            <w:pPr>
              <w:numPr>
                <w:ilvl w:val="0"/>
                <w:numId w:val="7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viewport</w:t>
            </w:r>
          </w:p>
          <w:p w14:paraId="6C0A3FA1" w14:textId="77777777" w:rsidR="00A63F74" w:rsidRPr="00A63F74" w:rsidRDefault="00A63F74" w:rsidP="00A63F74">
            <w:pPr>
              <w:numPr>
                <w:ilvl w:val="0"/>
                <w:numId w:val="7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3D sound editing console</w:t>
            </w:r>
          </w:p>
          <w:p w14:paraId="6037F202" w14:textId="77777777" w:rsidR="00A63F74" w:rsidRPr="00A63F74" w:rsidRDefault="00A63F74" w:rsidP="00A63F74">
            <w:pPr>
              <w:numPr>
                <w:ilvl w:val="0"/>
                <w:numId w:val="7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3D skeletal mesh and animation system</w:t>
            </w:r>
          </w:p>
          <w:p w14:paraId="5D4C0D91" w14:textId="77777777" w:rsidR="00A63F74" w:rsidRPr="00A63F74" w:rsidRDefault="00A63F74" w:rsidP="00A63F74">
            <w:pPr>
              <w:numPr>
                <w:ilvl w:val="0"/>
                <w:numId w:val="7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3D material editor</w:t>
            </w:r>
          </w:p>
          <w:p w14:paraId="49B16185" w14:textId="77777777" w:rsidR="00A63F74" w:rsidRPr="00A63F74" w:rsidRDefault="00A63F74" w:rsidP="00A63F74">
            <w:pPr>
              <w:numPr>
                <w:ilvl w:val="0"/>
                <w:numId w:val="7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3D user interface editor</w:t>
            </w:r>
          </w:p>
          <w:p w14:paraId="26750BE1" w14:textId="77777777" w:rsidR="00A63F74" w:rsidRPr="00A63F74" w:rsidRDefault="00A63F74" w:rsidP="00A63F74">
            <w:pPr>
              <w:numPr>
                <w:ilvl w:val="0"/>
                <w:numId w:val="7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3D static mesh editor</w:t>
            </w:r>
          </w:p>
          <w:p w14:paraId="31B56811" w14:textId="1B51A6B4" w:rsidR="00A63F74" w:rsidRPr="00A63F74" w:rsidRDefault="00A63F74" w:rsidP="00A63F74">
            <w:pPr>
              <w:numPr>
                <w:ilvl w:val="0"/>
                <w:numId w:val="7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3D landscape editor.</w:t>
            </w:r>
          </w:p>
        </w:tc>
        <w:tc>
          <w:tcPr>
            <w:tcW w:w="1347" w:type="pct"/>
          </w:tcPr>
          <w:p w14:paraId="1A1881BE"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lastRenderedPageBreak/>
              <w:t>Process/Skill Questions:</w:t>
            </w:r>
          </w:p>
          <w:p w14:paraId="393610D8" w14:textId="77777777" w:rsidR="00A63F74" w:rsidRPr="00A63F74" w:rsidRDefault="00A63F74" w:rsidP="00A63F74">
            <w:pPr>
              <w:numPr>
                <w:ilvl w:val="0"/>
                <w:numId w:val="55"/>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could a game operate with only one type of engine?</w:t>
            </w:r>
          </w:p>
          <w:p w14:paraId="5EB3B498" w14:textId="77777777" w:rsidR="00A63F74" w:rsidRPr="00A63F74" w:rsidRDefault="00A63F74" w:rsidP="00A63F74">
            <w:pPr>
              <w:numPr>
                <w:ilvl w:val="0"/>
                <w:numId w:val="55"/>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Why is the choice of game engine important?</w:t>
            </w:r>
          </w:p>
          <w:p w14:paraId="44409CAC" w14:textId="77777777" w:rsidR="00A63F74" w:rsidRPr="00A63F74" w:rsidRDefault="00A63F74" w:rsidP="00A63F74">
            <w:pPr>
              <w:numPr>
                <w:ilvl w:val="0"/>
                <w:numId w:val="55"/>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is the purpose of a game engine?</w:t>
            </w:r>
          </w:p>
          <w:p w14:paraId="17662374" w14:textId="45ECED3B" w:rsidR="00A63F74" w:rsidRPr="00A63F74" w:rsidRDefault="00A63F74" w:rsidP="00A63F74">
            <w:pPr>
              <w:numPr>
                <w:ilvl w:val="0"/>
                <w:numId w:val="55"/>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do the components of a game engine contribute to making a functional game?</w:t>
            </w:r>
          </w:p>
        </w:tc>
        <w:tc>
          <w:tcPr>
            <w:tcW w:w="602" w:type="pct"/>
          </w:tcPr>
          <w:p w14:paraId="13335B6C" w14:textId="4C04577C"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English: 10.RV, 10.RI, 11.DSR, 11.RV, 11.RI, 12.RV, 12.RI</w:t>
            </w:r>
          </w:p>
        </w:tc>
        <w:tc>
          <w:tcPr>
            <w:tcW w:w="625" w:type="pct"/>
          </w:tcPr>
          <w:p w14:paraId="0D57D488" w14:textId="77777777"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1O</w:t>
            </w:r>
            <w:r w:rsidRPr="00A63F74">
              <w:rPr>
                <w:rFonts w:ascii="Times New Roman" w:hAnsi="Times New Roman" w:cs="Times New Roman"/>
                <w:sz w:val="24"/>
                <w:szCs w:val="24"/>
              </w:rPr>
              <w:t xml:space="preserve">: Assess how similarities and differences among scientific, mathematics, engineering, and technological knowledge and skills contributed to the </w:t>
            </w:r>
            <w:r w:rsidRPr="00A63F74">
              <w:rPr>
                <w:rFonts w:ascii="Times New Roman" w:hAnsi="Times New Roman" w:cs="Times New Roman"/>
                <w:sz w:val="24"/>
                <w:szCs w:val="24"/>
              </w:rPr>
              <w:lastRenderedPageBreak/>
              <w:t xml:space="preserve">design of a product or system. </w:t>
            </w:r>
          </w:p>
          <w:p w14:paraId="7D81168E" w14:textId="6184A813" w:rsidR="00A63F74" w:rsidRPr="00A63F74" w:rsidRDefault="00A63F74" w:rsidP="00A63F74">
            <w:pPr>
              <w:rPr>
                <w:rFonts w:ascii="Times New Roman" w:hAnsi="Times New Roman" w:cs="Times New Roman"/>
                <w:sz w:val="24"/>
                <w:szCs w:val="24"/>
              </w:rPr>
            </w:pPr>
          </w:p>
          <w:p w14:paraId="3446FF20" w14:textId="5C4B4BC8" w:rsidR="00A63F74" w:rsidRPr="00A63F74" w:rsidRDefault="00A63F74" w:rsidP="00A63F74">
            <w:pPr>
              <w:rPr>
                <w:rFonts w:ascii="Times New Roman" w:eastAsia="Times New Roman" w:hAnsi="Times New Roman" w:cs="Times New Roman"/>
                <w:b/>
                <w:bCs/>
                <w:sz w:val="24"/>
                <w:szCs w:val="24"/>
              </w:rPr>
            </w:pPr>
            <w:r w:rsidRPr="00A63F74">
              <w:rPr>
                <w:rFonts w:ascii="Times New Roman" w:hAnsi="Times New Roman" w:cs="Times New Roman"/>
                <w:b/>
                <w:bCs/>
                <w:sz w:val="24"/>
                <w:szCs w:val="24"/>
              </w:rPr>
              <w:t>2V</w:t>
            </w:r>
            <w:r w:rsidRPr="00A63F74">
              <w:rPr>
                <w:rFonts w:ascii="Times New Roman" w:hAnsi="Times New Roman" w:cs="Times New Roman"/>
                <w:sz w:val="24"/>
                <w:szCs w:val="24"/>
              </w:rPr>
              <w:t xml:space="preserve">: Analyze the stability of a technological system and how it is inﬂuenced by </w:t>
            </w:r>
            <w:proofErr w:type="gramStart"/>
            <w:r w:rsidRPr="00A63F74">
              <w:rPr>
                <w:rFonts w:ascii="Times New Roman" w:hAnsi="Times New Roman" w:cs="Times New Roman"/>
                <w:sz w:val="24"/>
                <w:szCs w:val="24"/>
              </w:rPr>
              <w:t>all of</w:t>
            </w:r>
            <w:proofErr w:type="gramEnd"/>
            <w:r w:rsidRPr="00A63F74">
              <w:rPr>
                <w:rFonts w:ascii="Times New Roman" w:hAnsi="Times New Roman" w:cs="Times New Roman"/>
                <w:sz w:val="24"/>
                <w:szCs w:val="24"/>
              </w:rPr>
              <w:t xml:space="preserve"> the components in the system, especially those in the feedback loop.</w:t>
            </w:r>
          </w:p>
        </w:tc>
        <w:tc>
          <w:tcPr>
            <w:tcW w:w="575" w:type="pct"/>
          </w:tcPr>
          <w:p w14:paraId="22B62DA4" w14:textId="226403B2"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lastRenderedPageBreak/>
              <w:t>Video Game Design</w:t>
            </w:r>
          </w:p>
        </w:tc>
      </w:tr>
      <w:tr w:rsidR="00A63F74" w:rsidRPr="00A63F74" w14:paraId="1EDC40B3" w14:textId="4201BD33" w:rsidTr="00A63F74">
        <w:tblPrEx>
          <w:tblCellMar>
            <w:left w:w="108" w:type="dxa"/>
            <w:right w:w="108" w:type="dxa"/>
          </w:tblCellMar>
        </w:tblPrEx>
        <w:tc>
          <w:tcPr>
            <w:tcW w:w="191" w:type="pct"/>
          </w:tcPr>
          <w:p w14:paraId="083FDF85" w14:textId="0B6B0D1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74</w:t>
            </w:r>
          </w:p>
        </w:tc>
        <w:tc>
          <w:tcPr>
            <w:tcW w:w="529" w:type="pct"/>
            <w:hideMark/>
          </w:tcPr>
          <w:p w14:paraId="72F8E397" w14:textId="16DC0C71"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Identify game development programming languages. </w:t>
            </w:r>
          </w:p>
        </w:tc>
        <w:tc>
          <w:tcPr>
            <w:tcW w:w="1130" w:type="pct"/>
          </w:tcPr>
          <w:p w14:paraId="3269FA69"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Identification should include</w:t>
            </w:r>
          </w:p>
          <w:p w14:paraId="4195A438" w14:textId="77777777" w:rsidR="00A63F74" w:rsidRPr="00A63F74" w:rsidRDefault="00A63F74" w:rsidP="00A63F74">
            <w:pPr>
              <w:numPr>
                <w:ilvl w:val="0"/>
                <w:numId w:val="5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C++</w:t>
            </w:r>
          </w:p>
          <w:p w14:paraId="24C9DC26" w14:textId="77777777" w:rsidR="00A63F74" w:rsidRPr="00A63F74" w:rsidRDefault="00A63F74" w:rsidP="00A63F74">
            <w:pPr>
              <w:numPr>
                <w:ilvl w:val="0"/>
                <w:numId w:val="5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C#</w:t>
            </w:r>
          </w:p>
          <w:p w14:paraId="6F0F758B" w14:textId="77777777" w:rsidR="00A63F74" w:rsidRPr="00A63F74" w:rsidRDefault="00A63F74" w:rsidP="00A63F74">
            <w:pPr>
              <w:numPr>
                <w:ilvl w:val="0"/>
                <w:numId w:val="5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JavaScript</w:t>
            </w:r>
          </w:p>
          <w:p w14:paraId="3F1D4A3C" w14:textId="77777777" w:rsidR="00A63F74" w:rsidRPr="00A63F74" w:rsidRDefault="00A63F74" w:rsidP="00A63F74">
            <w:pPr>
              <w:numPr>
                <w:ilvl w:val="0"/>
                <w:numId w:val="5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Java</w:t>
            </w:r>
          </w:p>
          <w:p w14:paraId="23D92BCD" w14:textId="77777777" w:rsidR="00A63F74" w:rsidRPr="00A63F74" w:rsidRDefault="00A63F74" w:rsidP="00A63F74">
            <w:pPr>
              <w:numPr>
                <w:ilvl w:val="0"/>
                <w:numId w:val="5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Python</w:t>
            </w:r>
          </w:p>
          <w:p w14:paraId="51401044" w14:textId="5B40F020" w:rsidR="00A63F74" w:rsidRPr="00A63F74" w:rsidRDefault="00A63F74" w:rsidP="00A63F74">
            <w:pPr>
              <w:numPr>
                <w:ilvl w:val="0"/>
                <w:numId w:val="5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Blueprint.</w:t>
            </w:r>
          </w:p>
        </w:tc>
        <w:tc>
          <w:tcPr>
            <w:tcW w:w="1347" w:type="pct"/>
          </w:tcPr>
          <w:p w14:paraId="7794E1B0"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Process/Skill Questions:</w:t>
            </w:r>
          </w:p>
          <w:p w14:paraId="25A32190" w14:textId="23A2255C" w:rsidR="00A63F74" w:rsidRPr="00A63F74" w:rsidRDefault="00A63F74" w:rsidP="00A63F74">
            <w:pPr>
              <w:numPr>
                <w:ilvl w:val="0"/>
                <w:numId w:val="59"/>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are the types of programming languages used to create games?</w:t>
            </w:r>
          </w:p>
          <w:p w14:paraId="7E4B5844" w14:textId="77777777" w:rsidR="00A63F74" w:rsidRPr="00A63F74" w:rsidRDefault="00A63F74" w:rsidP="00A63F74">
            <w:pPr>
              <w:numPr>
                <w:ilvl w:val="0"/>
                <w:numId w:val="59"/>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can a game have more than one type of programming language?</w:t>
            </w:r>
          </w:p>
          <w:p w14:paraId="5C9F8015" w14:textId="77777777" w:rsidR="00A63F74" w:rsidRPr="00A63F74" w:rsidRDefault="00A63F74" w:rsidP="00A63F74">
            <w:pPr>
              <w:numPr>
                <w:ilvl w:val="0"/>
                <w:numId w:val="59"/>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criteria must be considered when selecting a programming language?</w:t>
            </w:r>
          </w:p>
          <w:p w14:paraId="0845F11B" w14:textId="57BD8870" w:rsidR="00A63F74" w:rsidRPr="00A63F74" w:rsidRDefault="00A63F74" w:rsidP="00A63F74">
            <w:pPr>
              <w:numPr>
                <w:ilvl w:val="0"/>
                <w:numId w:val="59"/>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are the trade-offs to consider when choosing a language?</w:t>
            </w:r>
          </w:p>
          <w:p w14:paraId="21BCD6A6" w14:textId="05181763" w:rsidR="00A63F74" w:rsidRPr="00A63F74" w:rsidRDefault="00A63F74" w:rsidP="00A63F74">
            <w:pPr>
              <w:numPr>
                <w:ilvl w:val="0"/>
                <w:numId w:val="59"/>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Which programming language is used in which game engine?</w:t>
            </w:r>
          </w:p>
        </w:tc>
        <w:tc>
          <w:tcPr>
            <w:tcW w:w="602" w:type="pct"/>
          </w:tcPr>
          <w:p w14:paraId="57C43873" w14:textId="5D9D1DAA"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English: 10.RV, 10.RI, 11.DSR, 11.RV, 11.RI, 12.RV, 12.RI</w:t>
            </w:r>
          </w:p>
        </w:tc>
        <w:tc>
          <w:tcPr>
            <w:tcW w:w="625" w:type="pct"/>
          </w:tcPr>
          <w:p w14:paraId="4FA71DC8" w14:textId="77777777"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1R</w:t>
            </w:r>
            <w:r w:rsidRPr="00A63F74">
              <w:rPr>
                <w:rFonts w:ascii="Times New Roman" w:hAnsi="Times New Roman" w:cs="Times New Roman"/>
                <w:sz w:val="24"/>
                <w:szCs w:val="24"/>
              </w:rPr>
              <w:t xml:space="preserve">: Develop a plan that incorporates knowledge from science, mathematics, and other disciplines to design or improve a technological product or system. </w:t>
            </w:r>
          </w:p>
          <w:p w14:paraId="592E7199" w14:textId="3930D0D9" w:rsidR="00A63F74" w:rsidRPr="00A63F74" w:rsidRDefault="00A63F74" w:rsidP="00A63F74">
            <w:pPr>
              <w:rPr>
                <w:rFonts w:ascii="Times New Roman" w:hAnsi="Times New Roman" w:cs="Times New Roman"/>
                <w:sz w:val="24"/>
                <w:szCs w:val="24"/>
              </w:rPr>
            </w:pPr>
          </w:p>
          <w:p w14:paraId="1DB67556" w14:textId="65C8E2A8" w:rsidR="00A63F74" w:rsidRPr="00A63F74" w:rsidRDefault="00A63F74" w:rsidP="00A63F74">
            <w:pPr>
              <w:rPr>
                <w:rFonts w:ascii="Times New Roman" w:eastAsia="Times New Roman" w:hAnsi="Times New Roman" w:cs="Times New Roman"/>
                <w:b/>
                <w:bCs/>
                <w:sz w:val="24"/>
                <w:szCs w:val="24"/>
              </w:rPr>
            </w:pPr>
            <w:r w:rsidRPr="00A63F74">
              <w:rPr>
                <w:rFonts w:ascii="Times New Roman" w:hAnsi="Times New Roman" w:cs="Times New Roman"/>
                <w:b/>
                <w:bCs/>
                <w:sz w:val="24"/>
                <w:szCs w:val="24"/>
              </w:rPr>
              <w:t>2W</w:t>
            </w:r>
            <w:r w:rsidRPr="00A63F74">
              <w:rPr>
                <w:rFonts w:ascii="Times New Roman" w:hAnsi="Times New Roman" w:cs="Times New Roman"/>
                <w:sz w:val="24"/>
                <w:szCs w:val="24"/>
              </w:rPr>
              <w:t>: Select resources that involve tradeoffs between competing values, such as availability, cost, desirability, and waste while solving problems.</w:t>
            </w:r>
          </w:p>
        </w:tc>
        <w:tc>
          <w:tcPr>
            <w:tcW w:w="575" w:type="pct"/>
          </w:tcPr>
          <w:p w14:paraId="7BC02ABF" w14:textId="71EE7BC8"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Video Game Design</w:t>
            </w:r>
          </w:p>
        </w:tc>
      </w:tr>
      <w:tr w:rsidR="00A63F74" w:rsidRPr="00A63F74" w14:paraId="32A537FA" w14:textId="1634DEAB" w:rsidTr="00A63F74">
        <w:tblPrEx>
          <w:tblCellMar>
            <w:left w:w="108" w:type="dxa"/>
            <w:right w:w="108" w:type="dxa"/>
          </w:tblCellMar>
        </w:tblPrEx>
        <w:tc>
          <w:tcPr>
            <w:tcW w:w="191" w:type="pct"/>
          </w:tcPr>
          <w:p w14:paraId="4E8CEA3F" w14:textId="7C4F6F4D"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75</w:t>
            </w:r>
          </w:p>
        </w:tc>
        <w:tc>
          <w:tcPr>
            <w:tcW w:w="529" w:type="pct"/>
            <w:hideMark/>
          </w:tcPr>
          <w:p w14:paraId="02AACDC6" w14:textId="6C842233"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Describe platforms for game development. </w:t>
            </w:r>
          </w:p>
        </w:tc>
        <w:tc>
          <w:tcPr>
            <w:tcW w:w="1130" w:type="pct"/>
          </w:tcPr>
          <w:p w14:paraId="21875F0C" w14:textId="52AE884E"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Description should include</w:t>
            </w:r>
          </w:p>
          <w:p w14:paraId="7860027D" w14:textId="68835F7B" w:rsidR="00A63F74" w:rsidRPr="00A63F74" w:rsidRDefault="00A63F74" w:rsidP="00A63F74">
            <w:pPr>
              <w:numPr>
                <w:ilvl w:val="0"/>
                <w:numId w:val="60"/>
              </w:numPr>
              <w:rPr>
                <w:rFonts w:ascii="Times New Roman" w:eastAsia="Times New Roman" w:hAnsi="Times New Roman" w:cs="Times New Roman"/>
                <w:sz w:val="24"/>
                <w:szCs w:val="24"/>
                <w:lang w:val="fr-FR"/>
              </w:rPr>
            </w:pPr>
            <w:r w:rsidRPr="00A63F74">
              <w:rPr>
                <w:rFonts w:ascii="Times New Roman" w:eastAsia="Times New Roman" w:hAnsi="Times New Roman" w:cs="Times New Roman"/>
                <w:sz w:val="24"/>
                <w:szCs w:val="24"/>
              </w:rPr>
              <w:t>web</w:t>
            </w:r>
          </w:p>
          <w:p w14:paraId="0827218F" w14:textId="532C7B54" w:rsidR="00A63F74" w:rsidRPr="00A63F74" w:rsidRDefault="00A63F74" w:rsidP="00A63F74">
            <w:pPr>
              <w:numPr>
                <w:ilvl w:val="0"/>
                <w:numId w:val="60"/>
              </w:numPr>
              <w:rPr>
                <w:rFonts w:ascii="Times New Roman" w:eastAsia="Times New Roman" w:hAnsi="Times New Roman" w:cs="Times New Roman"/>
                <w:sz w:val="24"/>
                <w:szCs w:val="24"/>
                <w:lang w:val="fr-FR"/>
              </w:rPr>
            </w:pPr>
            <w:proofErr w:type="gramStart"/>
            <w:r w:rsidRPr="00A63F74">
              <w:rPr>
                <w:rFonts w:ascii="Times New Roman" w:eastAsia="Times New Roman" w:hAnsi="Times New Roman" w:cs="Times New Roman"/>
                <w:sz w:val="24"/>
                <w:szCs w:val="24"/>
                <w:lang w:val="fr-FR"/>
              </w:rPr>
              <w:t>mobile</w:t>
            </w:r>
            <w:proofErr w:type="gramEnd"/>
          </w:p>
          <w:p w14:paraId="61560A7A" w14:textId="3D0BC8E7" w:rsidR="00A63F74" w:rsidRPr="00A63F74" w:rsidRDefault="00A63F74" w:rsidP="00A63F74">
            <w:pPr>
              <w:numPr>
                <w:ilvl w:val="0"/>
                <w:numId w:val="60"/>
              </w:numPr>
              <w:rPr>
                <w:rFonts w:ascii="Times New Roman" w:eastAsia="Times New Roman" w:hAnsi="Times New Roman" w:cs="Times New Roman"/>
                <w:sz w:val="24"/>
                <w:szCs w:val="24"/>
                <w:lang w:val="fr-FR"/>
              </w:rPr>
            </w:pPr>
            <w:proofErr w:type="gramStart"/>
            <w:r w:rsidRPr="00A63F74">
              <w:rPr>
                <w:rFonts w:ascii="Times New Roman" w:eastAsia="Times New Roman" w:hAnsi="Times New Roman" w:cs="Times New Roman"/>
                <w:sz w:val="24"/>
                <w:szCs w:val="24"/>
                <w:lang w:val="fr-FR"/>
              </w:rPr>
              <w:t>computer</w:t>
            </w:r>
            <w:proofErr w:type="gramEnd"/>
            <w:r w:rsidRPr="00A63F74">
              <w:rPr>
                <w:rFonts w:ascii="Times New Roman" w:eastAsia="Times New Roman" w:hAnsi="Times New Roman" w:cs="Times New Roman"/>
                <w:sz w:val="24"/>
                <w:szCs w:val="24"/>
                <w:lang w:val="fr-FR"/>
              </w:rPr>
              <w:t xml:space="preserve"> (e.g., PC, Apple, Linux)</w:t>
            </w:r>
          </w:p>
          <w:p w14:paraId="7E2CF5BE" w14:textId="25EAEA16" w:rsidR="00A63F74" w:rsidRPr="00A63F74" w:rsidRDefault="00A63F74" w:rsidP="00A63F74">
            <w:pPr>
              <w:numPr>
                <w:ilvl w:val="0"/>
                <w:numId w:val="6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consoles</w:t>
            </w:r>
          </w:p>
          <w:p w14:paraId="6DA4E7FD" w14:textId="3653BE8C" w:rsidR="00A63F74" w:rsidRPr="00A63F74" w:rsidRDefault="00A63F74" w:rsidP="00A63F74">
            <w:pPr>
              <w:numPr>
                <w:ilvl w:val="0"/>
                <w:numId w:val="60"/>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headsets (e.g., VR, AR, mixed reality [MR]).</w:t>
            </w:r>
          </w:p>
        </w:tc>
        <w:tc>
          <w:tcPr>
            <w:tcW w:w="1347" w:type="pct"/>
          </w:tcPr>
          <w:p w14:paraId="2E32C228"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lastRenderedPageBreak/>
              <w:t>Process/Skill Questions:</w:t>
            </w:r>
          </w:p>
          <w:p w14:paraId="36E1BD2C" w14:textId="77777777" w:rsidR="00A63F74" w:rsidRPr="00A63F74" w:rsidRDefault="00A63F74" w:rsidP="00A63F74">
            <w:pPr>
              <w:numPr>
                <w:ilvl w:val="0"/>
                <w:numId w:val="61"/>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criteria should be considered when selecting a game platform?</w:t>
            </w:r>
          </w:p>
          <w:p w14:paraId="0EA97413" w14:textId="011E756D" w:rsidR="00A63F74" w:rsidRPr="00A63F74" w:rsidRDefault="00A63F74" w:rsidP="00A63F74">
            <w:pPr>
              <w:numPr>
                <w:ilvl w:val="0"/>
                <w:numId w:val="61"/>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are examples of games that work on all platforms?</w:t>
            </w:r>
          </w:p>
          <w:p w14:paraId="01632A29" w14:textId="64A95A33" w:rsidR="00A63F74" w:rsidRPr="00A63F74" w:rsidRDefault="00A63F74" w:rsidP="00A63F74">
            <w:pPr>
              <w:numPr>
                <w:ilvl w:val="0"/>
                <w:numId w:val="61"/>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What platform-specific elements should be considered when publishing games?</w:t>
            </w:r>
          </w:p>
          <w:p w14:paraId="6A64C48E" w14:textId="645DE691" w:rsidR="00A63F74" w:rsidRPr="00A63F74" w:rsidRDefault="00A63F74" w:rsidP="00A63F74">
            <w:pPr>
              <w:numPr>
                <w:ilvl w:val="0"/>
                <w:numId w:val="61"/>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do game engines facilitate publishing on different platforms?</w:t>
            </w:r>
          </w:p>
        </w:tc>
        <w:tc>
          <w:tcPr>
            <w:tcW w:w="602" w:type="pct"/>
          </w:tcPr>
          <w:p w14:paraId="054F1493" w14:textId="6F87F8FE" w:rsidR="00A63F74" w:rsidRPr="00A63F74" w:rsidRDefault="00A63F74" w:rsidP="00A63F74">
            <w:pPr>
              <w:rPr>
                <w:rFonts w:ascii="Times New Roman" w:eastAsia="Times New Roman" w:hAnsi="Times New Roman" w:cs="Times New Roman"/>
                <w:b/>
                <w:bCs/>
                <w:sz w:val="24"/>
                <w:szCs w:val="24"/>
                <w:lang w:val="fr-FR"/>
              </w:rPr>
            </w:pPr>
            <w:proofErr w:type="gramStart"/>
            <w:r w:rsidRPr="00A63F74">
              <w:rPr>
                <w:rFonts w:ascii="Times New Roman" w:eastAsia="Times New Roman" w:hAnsi="Times New Roman" w:cs="Times New Roman"/>
                <w:sz w:val="24"/>
                <w:szCs w:val="24"/>
                <w:lang w:val="fr-FR"/>
              </w:rPr>
              <w:lastRenderedPageBreak/>
              <w:t>English:</w:t>
            </w:r>
            <w:proofErr w:type="gramEnd"/>
            <w:r w:rsidRPr="00A63F74">
              <w:rPr>
                <w:rFonts w:ascii="Times New Roman" w:eastAsia="Times New Roman" w:hAnsi="Times New Roman" w:cs="Times New Roman"/>
                <w:sz w:val="24"/>
                <w:szCs w:val="24"/>
                <w:lang w:val="fr-FR"/>
              </w:rPr>
              <w:t xml:space="preserve"> 10.RV, </w:t>
            </w:r>
            <w:proofErr w:type="gramStart"/>
            <w:r w:rsidRPr="00A63F74">
              <w:rPr>
                <w:rFonts w:ascii="Times New Roman" w:eastAsia="Times New Roman" w:hAnsi="Times New Roman" w:cs="Times New Roman"/>
                <w:sz w:val="24"/>
                <w:szCs w:val="24"/>
                <w:lang w:val="fr-FR"/>
              </w:rPr>
              <w:t>10.RI</w:t>
            </w:r>
            <w:proofErr w:type="gramEnd"/>
            <w:r w:rsidRPr="00A63F74">
              <w:rPr>
                <w:rFonts w:ascii="Times New Roman" w:eastAsia="Times New Roman" w:hAnsi="Times New Roman" w:cs="Times New Roman"/>
                <w:sz w:val="24"/>
                <w:szCs w:val="24"/>
                <w:lang w:val="fr-FR"/>
              </w:rPr>
              <w:t xml:space="preserve">, 10.LU, 11.RV, </w:t>
            </w:r>
            <w:proofErr w:type="gramStart"/>
            <w:r w:rsidRPr="00A63F74">
              <w:rPr>
                <w:rFonts w:ascii="Times New Roman" w:eastAsia="Times New Roman" w:hAnsi="Times New Roman" w:cs="Times New Roman"/>
                <w:sz w:val="24"/>
                <w:szCs w:val="24"/>
                <w:lang w:val="fr-FR"/>
              </w:rPr>
              <w:t>11.RI</w:t>
            </w:r>
            <w:proofErr w:type="gramEnd"/>
            <w:r w:rsidRPr="00A63F74">
              <w:rPr>
                <w:rFonts w:ascii="Times New Roman" w:eastAsia="Times New Roman" w:hAnsi="Times New Roman" w:cs="Times New Roman"/>
                <w:sz w:val="24"/>
                <w:szCs w:val="24"/>
                <w:lang w:val="fr-FR"/>
              </w:rPr>
              <w:t xml:space="preserve">, 11.LU, 12.RV, </w:t>
            </w:r>
            <w:proofErr w:type="gramStart"/>
            <w:r w:rsidRPr="00A63F74">
              <w:rPr>
                <w:rFonts w:ascii="Times New Roman" w:eastAsia="Times New Roman" w:hAnsi="Times New Roman" w:cs="Times New Roman"/>
                <w:sz w:val="24"/>
                <w:szCs w:val="24"/>
                <w:lang w:val="fr-FR"/>
              </w:rPr>
              <w:t>12.RI</w:t>
            </w:r>
            <w:proofErr w:type="gramEnd"/>
            <w:r w:rsidRPr="00A63F74">
              <w:rPr>
                <w:rFonts w:ascii="Times New Roman" w:eastAsia="Times New Roman" w:hAnsi="Times New Roman" w:cs="Times New Roman"/>
                <w:sz w:val="24"/>
                <w:szCs w:val="24"/>
                <w:lang w:val="fr-FR"/>
              </w:rPr>
              <w:t>, 12.LU</w:t>
            </w:r>
          </w:p>
        </w:tc>
        <w:tc>
          <w:tcPr>
            <w:tcW w:w="625" w:type="pct"/>
          </w:tcPr>
          <w:p w14:paraId="66AC2C55" w14:textId="77777777"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1N</w:t>
            </w:r>
            <w:r w:rsidRPr="00A63F74">
              <w:rPr>
                <w:rFonts w:ascii="Times New Roman" w:hAnsi="Times New Roman" w:cs="Times New Roman"/>
                <w:sz w:val="24"/>
                <w:szCs w:val="24"/>
              </w:rPr>
              <w:t xml:space="preserve">: Explain how the world around them guides technological development and engineering design. </w:t>
            </w:r>
          </w:p>
          <w:p w14:paraId="762DA8E5" w14:textId="20C8D68C" w:rsidR="00A63F74" w:rsidRPr="00A63F74" w:rsidRDefault="00A63F74" w:rsidP="00A63F74">
            <w:pPr>
              <w:rPr>
                <w:rFonts w:ascii="Times New Roman" w:hAnsi="Times New Roman" w:cs="Times New Roman"/>
                <w:sz w:val="24"/>
                <w:szCs w:val="24"/>
              </w:rPr>
            </w:pPr>
          </w:p>
          <w:p w14:paraId="45D505B2" w14:textId="50B5483C" w:rsidR="00A63F74" w:rsidRPr="00A63F74" w:rsidRDefault="00A63F74" w:rsidP="00A63F74">
            <w:pPr>
              <w:rPr>
                <w:rFonts w:ascii="Times New Roman" w:eastAsia="Times New Roman" w:hAnsi="Times New Roman" w:cs="Times New Roman"/>
                <w:b/>
                <w:bCs/>
                <w:sz w:val="24"/>
                <w:szCs w:val="24"/>
              </w:rPr>
            </w:pPr>
            <w:r w:rsidRPr="00A63F74">
              <w:rPr>
                <w:rFonts w:ascii="Times New Roman" w:hAnsi="Times New Roman" w:cs="Times New Roman"/>
                <w:b/>
                <w:bCs/>
                <w:sz w:val="24"/>
                <w:szCs w:val="24"/>
              </w:rPr>
              <w:t>3I</w:t>
            </w:r>
            <w:r w:rsidRPr="00A63F74">
              <w:rPr>
                <w:rFonts w:ascii="Times New Roman" w:hAnsi="Times New Roman" w:cs="Times New Roman"/>
                <w:sz w:val="24"/>
                <w:szCs w:val="24"/>
              </w:rPr>
              <w:t>: Evaluate how technology enhances opportunities for new products and services through globalization.</w:t>
            </w:r>
          </w:p>
        </w:tc>
        <w:tc>
          <w:tcPr>
            <w:tcW w:w="575" w:type="pct"/>
          </w:tcPr>
          <w:p w14:paraId="184863A5" w14:textId="650FA9BB"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lastRenderedPageBreak/>
              <w:t>Video Game Design</w:t>
            </w:r>
          </w:p>
        </w:tc>
      </w:tr>
      <w:tr w:rsidR="00A63F74" w:rsidRPr="00A63F74" w14:paraId="2DE8835A" w14:textId="2C236C96" w:rsidTr="00A63F74">
        <w:tblPrEx>
          <w:tblCellMar>
            <w:left w:w="108" w:type="dxa"/>
            <w:right w:w="108" w:type="dxa"/>
          </w:tblCellMar>
        </w:tblPrEx>
        <w:tc>
          <w:tcPr>
            <w:tcW w:w="191" w:type="pct"/>
          </w:tcPr>
          <w:p w14:paraId="1029E4A3" w14:textId="465823A6"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76</w:t>
            </w:r>
          </w:p>
        </w:tc>
        <w:tc>
          <w:tcPr>
            <w:tcW w:w="529" w:type="pct"/>
            <w:hideMark/>
          </w:tcPr>
          <w:p w14:paraId="076136AF" w14:textId="0F036442"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Apply a script. </w:t>
            </w:r>
          </w:p>
        </w:tc>
        <w:tc>
          <w:tcPr>
            <w:tcW w:w="1130" w:type="pct"/>
          </w:tcPr>
          <w:p w14:paraId="2D74D646" w14:textId="1EE34ED5"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Application may include using a script to</w:t>
            </w:r>
          </w:p>
          <w:p w14:paraId="055B5392" w14:textId="27040D58" w:rsidR="00A63F74" w:rsidRPr="00A63F74" w:rsidRDefault="00A63F74" w:rsidP="00A63F74">
            <w:pPr>
              <w:numPr>
                <w:ilvl w:val="0"/>
                <w:numId w:val="62"/>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have characters perform actions</w:t>
            </w:r>
          </w:p>
          <w:p w14:paraId="1BA1C183" w14:textId="6363464D" w:rsidR="00A63F74" w:rsidRPr="00A63F74" w:rsidRDefault="00A63F74" w:rsidP="00A63F74">
            <w:pPr>
              <w:numPr>
                <w:ilvl w:val="0"/>
                <w:numId w:val="62"/>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explain interactions with objects</w:t>
            </w:r>
          </w:p>
          <w:p w14:paraId="27897E48" w14:textId="192D27E0" w:rsidR="00A63F74" w:rsidRPr="00A63F74" w:rsidRDefault="00A63F74" w:rsidP="00A63F74">
            <w:pPr>
              <w:numPr>
                <w:ilvl w:val="0"/>
                <w:numId w:val="62"/>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employ loops</w:t>
            </w:r>
          </w:p>
          <w:p w14:paraId="60BE52C4" w14:textId="0BCE1001" w:rsidR="00A63F74" w:rsidRPr="00A63F74" w:rsidRDefault="00A63F74" w:rsidP="00A63F74">
            <w:pPr>
              <w:numPr>
                <w:ilvl w:val="0"/>
                <w:numId w:val="62"/>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keep score</w:t>
            </w:r>
          </w:p>
          <w:p w14:paraId="377B8847" w14:textId="7B7BFE0F" w:rsidR="00A63F74" w:rsidRPr="00A63F74" w:rsidRDefault="00A63F74" w:rsidP="00A63F74">
            <w:pPr>
              <w:numPr>
                <w:ilvl w:val="0"/>
                <w:numId w:val="62"/>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achieve goals.</w:t>
            </w:r>
          </w:p>
        </w:tc>
        <w:tc>
          <w:tcPr>
            <w:tcW w:w="1347" w:type="pct"/>
          </w:tcPr>
          <w:p w14:paraId="32F02C00"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Process/Skill Questions:</w:t>
            </w:r>
          </w:p>
          <w:p w14:paraId="42D4D05F" w14:textId="76AF8750" w:rsidR="00A63F74" w:rsidRPr="00A63F74" w:rsidRDefault="00A63F74" w:rsidP="00A63F74">
            <w:pPr>
              <w:numPr>
                <w:ilvl w:val="0"/>
                <w:numId w:val="6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Why is it important to use efficient scripts?</w:t>
            </w:r>
          </w:p>
          <w:p w14:paraId="4C7243D8" w14:textId="77777777" w:rsidR="00A63F74" w:rsidRPr="00A63F74" w:rsidRDefault="00A63F74" w:rsidP="00A63F74">
            <w:pPr>
              <w:numPr>
                <w:ilvl w:val="0"/>
                <w:numId w:val="6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are the purposes of scripts?</w:t>
            </w:r>
          </w:p>
          <w:p w14:paraId="1927E82F" w14:textId="52CD7C82" w:rsidR="00A63F74" w:rsidRPr="00A63F74" w:rsidRDefault="00A63F74" w:rsidP="00A63F74">
            <w:pPr>
              <w:numPr>
                <w:ilvl w:val="0"/>
                <w:numId w:val="63"/>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can scripts be used to create interactivity, challenges, and player feedback?</w:t>
            </w:r>
          </w:p>
        </w:tc>
        <w:tc>
          <w:tcPr>
            <w:tcW w:w="602" w:type="pct"/>
          </w:tcPr>
          <w:p w14:paraId="66098072" w14:textId="4E681A3D"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English: 10.LU, 10.C, 11.LU, 11.C, 12.LU, 12.C</w:t>
            </w:r>
          </w:p>
        </w:tc>
        <w:tc>
          <w:tcPr>
            <w:tcW w:w="625" w:type="pct"/>
          </w:tcPr>
          <w:p w14:paraId="55A10721" w14:textId="77777777"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2T</w:t>
            </w:r>
            <w:r w:rsidRPr="00A63F74">
              <w:rPr>
                <w:rFonts w:ascii="Times New Roman" w:hAnsi="Times New Roman" w:cs="Times New Roman"/>
                <w:sz w:val="24"/>
                <w:szCs w:val="24"/>
              </w:rPr>
              <w:t xml:space="preserve">: Demonstrate the use of conceptual, graphical, virtual, mathematical, and physical modeling to identify conﬂicting considerations before the entire system is developed and to aid in design decision making. </w:t>
            </w:r>
          </w:p>
          <w:p w14:paraId="1D9B54F5" w14:textId="53DB77CC" w:rsidR="00A63F74" w:rsidRPr="00A63F74" w:rsidRDefault="00A63F74" w:rsidP="00A63F74">
            <w:pPr>
              <w:rPr>
                <w:rFonts w:ascii="Times New Roman" w:hAnsi="Times New Roman" w:cs="Times New Roman"/>
                <w:sz w:val="24"/>
                <w:szCs w:val="24"/>
              </w:rPr>
            </w:pPr>
          </w:p>
          <w:p w14:paraId="159179F9" w14:textId="6B16F7EB" w:rsidR="00A63F74" w:rsidRPr="00A63F74" w:rsidRDefault="00A63F74" w:rsidP="00A63F74">
            <w:pPr>
              <w:rPr>
                <w:rFonts w:ascii="Times New Roman" w:eastAsia="Times New Roman" w:hAnsi="Times New Roman" w:cs="Times New Roman"/>
                <w:b/>
                <w:bCs/>
                <w:sz w:val="24"/>
                <w:szCs w:val="24"/>
              </w:rPr>
            </w:pPr>
            <w:r w:rsidRPr="00A63F74">
              <w:rPr>
                <w:rFonts w:ascii="Times New Roman" w:hAnsi="Times New Roman" w:cs="Times New Roman"/>
                <w:b/>
                <w:bCs/>
                <w:sz w:val="24"/>
                <w:szCs w:val="24"/>
              </w:rPr>
              <w:t>7CC</w:t>
            </w:r>
            <w:r w:rsidRPr="00A63F74">
              <w:rPr>
                <w:rFonts w:ascii="Times New Roman" w:hAnsi="Times New Roman" w:cs="Times New Roman"/>
                <w:sz w:val="24"/>
                <w:szCs w:val="24"/>
              </w:rPr>
              <w:t xml:space="preserve">: Apply a broad range of design skills to their design process. </w:t>
            </w:r>
          </w:p>
        </w:tc>
        <w:tc>
          <w:tcPr>
            <w:tcW w:w="575" w:type="pct"/>
          </w:tcPr>
          <w:p w14:paraId="24EF515D"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Board Game Design</w:t>
            </w:r>
          </w:p>
          <w:p w14:paraId="0C111BE1" w14:textId="77777777" w:rsidR="00A63F74" w:rsidRPr="00A63F74" w:rsidRDefault="00A63F74" w:rsidP="00A63F74">
            <w:pPr>
              <w:rPr>
                <w:rFonts w:ascii="Times New Roman" w:eastAsia="Times New Roman" w:hAnsi="Times New Roman" w:cs="Times New Roman"/>
                <w:sz w:val="24"/>
                <w:szCs w:val="24"/>
              </w:rPr>
            </w:pPr>
          </w:p>
          <w:p w14:paraId="0900EFCC" w14:textId="076737F8"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Video Game Design</w:t>
            </w:r>
          </w:p>
        </w:tc>
      </w:tr>
      <w:tr w:rsidR="00A63F74" w:rsidRPr="00A63F74" w14:paraId="4928B9B3" w14:textId="03FC0A47" w:rsidTr="00A63F74">
        <w:tc>
          <w:tcPr>
            <w:tcW w:w="191" w:type="pct"/>
            <w:shd w:val="clear" w:color="auto" w:fill="AEAAAA" w:themeFill="background2" w:themeFillShade="BF"/>
          </w:tcPr>
          <w:p w14:paraId="36176AE7" w14:textId="68583B5D" w:rsidR="00A63F74" w:rsidRPr="00A63F74" w:rsidRDefault="00A63F74" w:rsidP="00A63F74">
            <w:pPr>
              <w:tabs>
                <w:tab w:val="left" w:pos="1627"/>
              </w:tabs>
              <w:rPr>
                <w:rFonts w:ascii="Times New Roman" w:eastAsia="Times New Roman" w:hAnsi="Times New Roman" w:cs="Times New Roman"/>
                <w:b/>
                <w:bCs/>
                <w:sz w:val="24"/>
                <w:szCs w:val="24"/>
              </w:rPr>
            </w:pPr>
          </w:p>
        </w:tc>
        <w:tc>
          <w:tcPr>
            <w:tcW w:w="529" w:type="pct"/>
            <w:shd w:val="clear" w:color="auto" w:fill="AEAAAA" w:themeFill="background2" w:themeFillShade="BF"/>
            <w:tcMar>
              <w:top w:w="43" w:type="dxa"/>
              <w:left w:w="115" w:type="dxa"/>
              <w:bottom w:w="43" w:type="dxa"/>
              <w:right w:w="115" w:type="dxa"/>
            </w:tcMar>
          </w:tcPr>
          <w:p w14:paraId="3D6FCAF3" w14:textId="19FA383C" w:rsidR="00A63F74" w:rsidRPr="00A63F74" w:rsidRDefault="00A63F74" w:rsidP="00A63F74">
            <w:pPr>
              <w:tabs>
                <w:tab w:val="left" w:pos="1627"/>
              </w:tabs>
              <w:rPr>
                <w:rFonts w:ascii="Times New Roman" w:eastAsia="Times New Roman" w:hAnsi="Times New Roman" w:cs="Times New Roman"/>
                <w:b/>
                <w:bCs/>
                <w:sz w:val="24"/>
                <w:szCs w:val="24"/>
              </w:rPr>
            </w:pPr>
            <w:r w:rsidRPr="00A63F74">
              <w:rPr>
                <w:rFonts w:ascii="Times New Roman" w:eastAsia="Times New Roman" w:hAnsi="Times New Roman" w:cs="Times New Roman"/>
                <w:b/>
                <w:bCs/>
                <w:sz w:val="24"/>
                <w:szCs w:val="24"/>
              </w:rPr>
              <w:t>Building Games</w:t>
            </w:r>
          </w:p>
        </w:tc>
        <w:tc>
          <w:tcPr>
            <w:tcW w:w="1130" w:type="pct"/>
            <w:shd w:val="clear" w:color="auto" w:fill="AEAAAA" w:themeFill="background2" w:themeFillShade="BF"/>
          </w:tcPr>
          <w:p w14:paraId="04C9A452"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1347" w:type="pct"/>
            <w:shd w:val="clear" w:color="auto" w:fill="AEAAAA" w:themeFill="background2" w:themeFillShade="BF"/>
          </w:tcPr>
          <w:p w14:paraId="46B1A1AD"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02" w:type="pct"/>
            <w:shd w:val="clear" w:color="auto" w:fill="AEAAAA" w:themeFill="background2" w:themeFillShade="BF"/>
          </w:tcPr>
          <w:p w14:paraId="7722FCDD"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625" w:type="pct"/>
            <w:shd w:val="clear" w:color="auto" w:fill="AEAAAA" w:themeFill="background2" w:themeFillShade="BF"/>
          </w:tcPr>
          <w:p w14:paraId="144B9789"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c>
          <w:tcPr>
            <w:tcW w:w="575" w:type="pct"/>
            <w:shd w:val="clear" w:color="auto" w:fill="AEAAAA" w:themeFill="background2" w:themeFillShade="BF"/>
          </w:tcPr>
          <w:p w14:paraId="33010FF4" w14:textId="77777777" w:rsidR="00A63F74" w:rsidRPr="00A63F74" w:rsidRDefault="00A63F74" w:rsidP="00A63F74">
            <w:pPr>
              <w:tabs>
                <w:tab w:val="left" w:pos="1627"/>
              </w:tabs>
              <w:rPr>
                <w:rFonts w:ascii="Times New Roman" w:eastAsia="Times New Roman" w:hAnsi="Times New Roman" w:cs="Times New Roman"/>
                <w:b/>
                <w:bCs/>
                <w:sz w:val="24"/>
                <w:szCs w:val="24"/>
              </w:rPr>
            </w:pPr>
          </w:p>
        </w:tc>
      </w:tr>
      <w:tr w:rsidR="00A63F74" w:rsidRPr="00A63F74" w14:paraId="7527F914" w14:textId="4ACDCB6C" w:rsidTr="00A63F74">
        <w:tblPrEx>
          <w:tblCellMar>
            <w:left w:w="108" w:type="dxa"/>
            <w:right w:w="108" w:type="dxa"/>
          </w:tblCellMar>
        </w:tblPrEx>
        <w:tc>
          <w:tcPr>
            <w:tcW w:w="191" w:type="pct"/>
          </w:tcPr>
          <w:p w14:paraId="5D9CA5D2" w14:textId="0239BC12"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77</w:t>
            </w:r>
          </w:p>
        </w:tc>
        <w:tc>
          <w:tcPr>
            <w:tcW w:w="529" w:type="pct"/>
            <w:hideMark/>
          </w:tcPr>
          <w:p w14:paraId="4C03EEA8" w14:textId="3B6CF26A"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Complete a game design document. </w:t>
            </w:r>
          </w:p>
        </w:tc>
        <w:tc>
          <w:tcPr>
            <w:tcW w:w="1130" w:type="pct"/>
          </w:tcPr>
          <w:p w14:paraId="0529DE87"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Completion should include</w:t>
            </w:r>
          </w:p>
          <w:p w14:paraId="324AA30E" w14:textId="17B81074" w:rsidR="00A63F74" w:rsidRPr="00A63F74" w:rsidRDefault="00A63F74" w:rsidP="00A63F74">
            <w:pPr>
              <w:numPr>
                <w:ilvl w:val="0"/>
                <w:numId w:val="6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high-concept game pitch</w:t>
            </w:r>
          </w:p>
          <w:p w14:paraId="745E2AE5" w14:textId="585B1F01" w:rsidR="00A63F74" w:rsidRPr="00A63F74" w:rsidRDefault="00A63F74" w:rsidP="00A63F74">
            <w:pPr>
              <w:numPr>
                <w:ilvl w:val="0"/>
                <w:numId w:val="6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genre</w:t>
            </w:r>
          </w:p>
          <w:p w14:paraId="5BA09916" w14:textId="633F0522" w:rsidR="00A63F74" w:rsidRPr="00A63F74" w:rsidRDefault="00A63F74" w:rsidP="00A63F74">
            <w:pPr>
              <w:numPr>
                <w:ilvl w:val="0"/>
                <w:numId w:val="6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gameplay </w:t>
            </w:r>
          </w:p>
          <w:p w14:paraId="3B1DD19C" w14:textId="5AEF5DB5" w:rsidR="00A63F74" w:rsidRPr="00A63F74" w:rsidRDefault="00A63F74" w:rsidP="00A63F74">
            <w:pPr>
              <w:numPr>
                <w:ilvl w:val="0"/>
                <w:numId w:val="6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features (e.g., technical advancements, artistic style, incentives to play the game)</w:t>
            </w:r>
          </w:p>
          <w:p w14:paraId="01FF27BD" w14:textId="2870ECEC" w:rsidR="00A63F74" w:rsidRPr="00A63F74" w:rsidRDefault="00A63F74" w:rsidP="00A63F74">
            <w:pPr>
              <w:numPr>
                <w:ilvl w:val="0"/>
                <w:numId w:val="6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setting</w:t>
            </w:r>
          </w:p>
          <w:p w14:paraId="34A43DE0" w14:textId="77777777" w:rsidR="00A63F74" w:rsidRPr="00A63F74" w:rsidRDefault="00A63F74" w:rsidP="00A63F74">
            <w:pPr>
              <w:numPr>
                <w:ilvl w:val="0"/>
                <w:numId w:val="6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story</w:t>
            </w:r>
          </w:p>
          <w:p w14:paraId="1BE68768" w14:textId="525AD240" w:rsidR="00A63F74" w:rsidRPr="00A63F74" w:rsidRDefault="00A63F74" w:rsidP="00A63F74">
            <w:pPr>
              <w:numPr>
                <w:ilvl w:val="0"/>
                <w:numId w:val="6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target audience</w:t>
            </w:r>
          </w:p>
          <w:p w14:paraId="75E560C4" w14:textId="016C51B8" w:rsidR="00A63F74" w:rsidRPr="00A63F74" w:rsidRDefault="00A63F74" w:rsidP="00A63F74">
            <w:pPr>
              <w:numPr>
                <w:ilvl w:val="0"/>
                <w:numId w:val="6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competitive analysis</w:t>
            </w:r>
          </w:p>
          <w:p w14:paraId="4DE79080" w14:textId="22575E92" w:rsidR="00A63F74" w:rsidRPr="00A63F74" w:rsidRDefault="00A63F74" w:rsidP="00A63F74">
            <w:pPr>
              <w:numPr>
                <w:ilvl w:val="0"/>
                <w:numId w:val="64"/>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marketing plan.</w:t>
            </w:r>
          </w:p>
        </w:tc>
        <w:tc>
          <w:tcPr>
            <w:tcW w:w="1347" w:type="pct"/>
          </w:tcPr>
          <w:p w14:paraId="17439D05"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Process/Skill Questions:</w:t>
            </w:r>
          </w:p>
          <w:p w14:paraId="17EB9851" w14:textId="3E432D6E" w:rsidR="00A63F74" w:rsidRPr="00A63F74" w:rsidRDefault="00A63F74" w:rsidP="00A63F74">
            <w:pPr>
              <w:numPr>
                <w:ilvl w:val="0"/>
                <w:numId w:val="65"/>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is the importance of a game design document?</w:t>
            </w:r>
          </w:p>
          <w:p w14:paraId="479F66CD" w14:textId="1CFDC533" w:rsidR="00A63F74" w:rsidRPr="00A63F74" w:rsidRDefault="00A63F74" w:rsidP="00A63F74">
            <w:pPr>
              <w:numPr>
                <w:ilvl w:val="0"/>
                <w:numId w:val="65"/>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components should be included in a game design document?</w:t>
            </w:r>
          </w:p>
        </w:tc>
        <w:tc>
          <w:tcPr>
            <w:tcW w:w="602" w:type="pct"/>
          </w:tcPr>
          <w:p w14:paraId="5401C886" w14:textId="0AC37AA4"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English: 10.LU, 10.C, 10.W, 11.LU, 11.C, 11.C, 12.LU, 12.C, 12.W</w:t>
            </w:r>
          </w:p>
        </w:tc>
        <w:tc>
          <w:tcPr>
            <w:tcW w:w="625" w:type="pct"/>
          </w:tcPr>
          <w:p w14:paraId="7453B8AB" w14:textId="258FBD21"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7X</w:t>
            </w:r>
            <w:r w:rsidRPr="00A63F74">
              <w:rPr>
                <w:rFonts w:ascii="Times New Roman" w:hAnsi="Times New Roman" w:cs="Times New Roman"/>
                <w:sz w:val="24"/>
                <w:szCs w:val="24"/>
              </w:rPr>
              <w:t xml:space="preserve">: Document trade-offs in the technology and engineering design process to produce the optimal design. </w:t>
            </w:r>
            <w:r w:rsidRPr="00A63F74">
              <w:rPr>
                <w:rFonts w:ascii="Times New Roman" w:hAnsi="Times New Roman" w:cs="Times New Roman"/>
                <w:sz w:val="24"/>
                <w:szCs w:val="24"/>
              </w:rPr>
              <w:br/>
            </w:r>
          </w:p>
          <w:p w14:paraId="637691CC" w14:textId="4AE075A0" w:rsidR="00A63F74" w:rsidRPr="00A63F74" w:rsidRDefault="00A63F74" w:rsidP="00A63F74">
            <w:pPr>
              <w:rPr>
                <w:rFonts w:ascii="Times New Roman" w:eastAsia="Times New Roman" w:hAnsi="Times New Roman" w:cs="Times New Roman"/>
                <w:b/>
                <w:bCs/>
                <w:sz w:val="24"/>
                <w:szCs w:val="24"/>
              </w:rPr>
            </w:pPr>
            <w:r w:rsidRPr="00A63F74">
              <w:rPr>
                <w:rFonts w:ascii="Times New Roman" w:hAnsi="Times New Roman" w:cs="Times New Roman"/>
                <w:b/>
                <w:bCs/>
                <w:sz w:val="24"/>
                <w:szCs w:val="24"/>
              </w:rPr>
              <w:t>8N</w:t>
            </w:r>
            <w:r w:rsidRPr="00A63F74">
              <w:rPr>
                <w:rFonts w:ascii="Times New Roman" w:hAnsi="Times New Roman" w:cs="Times New Roman"/>
                <w:sz w:val="24"/>
                <w:szCs w:val="24"/>
              </w:rPr>
              <w:t xml:space="preserve">: Use various approaches to communicate processes and procedures for using, maintaining, and </w:t>
            </w:r>
            <w:r w:rsidRPr="00A63F74">
              <w:rPr>
                <w:rFonts w:ascii="Times New Roman" w:hAnsi="Times New Roman" w:cs="Times New Roman"/>
                <w:sz w:val="24"/>
                <w:szCs w:val="24"/>
              </w:rPr>
              <w:lastRenderedPageBreak/>
              <w:t>assessing technological products and systems.</w:t>
            </w:r>
          </w:p>
        </w:tc>
        <w:tc>
          <w:tcPr>
            <w:tcW w:w="575" w:type="pct"/>
          </w:tcPr>
          <w:p w14:paraId="1DDAE589"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Board Game Design</w:t>
            </w:r>
          </w:p>
          <w:p w14:paraId="71A47456" w14:textId="77777777" w:rsidR="00A63F74" w:rsidRPr="00A63F74" w:rsidRDefault="00A63F74" w:rsidP="00A63F74">
            <w:pPr>
              <w:rPr>
                <w:rFonts w:ascii="Times New Roman" w:eastAsia="Times New Roman" w:hAnsi="Times New Roman" w:cs="Times New Roman"/>
                <w:sz w:val="24"/>
                <w:szCs w:val="24"/>
              </w:rPr>
            </w:pPr>
          </w:p>
          <w:p w14:paraId="56C42622" w14:textId="4D0FF097"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Video Game Design</w:t>
            </w:r>
          </w:p>
        </w:tc>
      </w:tr>
      <w:tr w:rsidR="00A63F74" w:rsidRPr="00A63F74" w14:paraId="0FB3D17E" w14:textId="3DF7DD30" w:rsidTr="00A63F74">
        <w:tblPrEx>
          <w:tblCellMar>
            <w:left w:w="108" w:type="dxa"/>
            <w:right w:w="108" w:type="dxa"/>
          </w:tblCellMar>
        </w:tblPrEx>
        <w:tc>
          <w:tcPr>
            <w:tcW w:w="191" w:type="pct"/>
          </w:tcPr>
          <w:p w14:paraId="521CF884" w14:textId="73853C86"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78</w:t>
            </w:r>
          </w:p>
        </w:tc>
        <w:tc>
          <w:tcPr>
            <w:tcW w:w="529" w:type="pct"/>
            <w:hideMark/>
          </w:tcPr>
          <w:p w14:paraId="198B6470" w14:textId="5D9256E8"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Develop storyboards. </w:t>
            </w:r>
          </w:p>
        </w:tc>
        <w:tc>
          <w:tcPr>
            <w:tcW w:w="1130" w:type="pct"/>
          </w:tcPr>
          <w:p w14:paraId="447EB889"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Development should include</w:t>
            </w:r>
          </w:p>
          <w:p w14:paraId="4C7A37CF" w14:textId="77777777" w:rsidR="00A63F74" w:rsidRPr="00A63F74" w:rsidRDefault="00A63F74" w:rsidP="00A63F74">
            <w:pPr>
              <w:numPr>
                <w:ilvl w:val="0"/>
                <w:numId w:val="66"/>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sketches of the scene</w:t>
            </w:r>
          </w:p>
          <w:p w14:paraId="07BBEA74" w14:textId="77777777" w:rsidR="00A63F74" w:rsidRPr="00A63F74" w:rsidRDefault="00A63F74" w:rsidP="00A63F74">
            <w:pPr>
              <w:numPr>
                <w:ilvl w:val="0"/>
                <w:numId w:val="66"/>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identification of location details</w:t>
            </w:r>
          </w:p>
          <w:p w14:paraId="4F1E06FB" w14:textId="77777777" w:rsidR="00A63F74" w:rsidRPr="00A63F74" w:rsidRDefault="00A63F74" w:rsidP="00A63F74">
            <w:pPr>
              <w:numPr>
                <w:ilvl w:val="0"/>
                <w:numId w:val="66"/>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preparing camera shots (point-of-view)</w:t>
            </w:r>
          </w:p>
          <w:p w14:paraId="4DFEB6C8" w14:textId="77777777" w:rsidR="00A63F74" w:rsidRPr="00A63F74" w:rsidRDefault="00A63F74" w:rsidP="00A63F74">
            <w:pPr>
              <w:numPr>
                <w:ilvl w:val="0"/>
                <w:numId w:val="66"/>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using props or objects</w:t>
            </w:r>
          </w:p>
          <w:p w14:paraId="367AEB73" w14:textId="77777777" w:rsidR="00A63F74" w:rsidRPr="00A63F74" w:rsidRDefault="00A63F74" w:rsidP="00A63F74">
            <w:pPr>
              <w:numPr>
                <w:ilvl w:val="0"/>
                <w:numId w:val="66"/>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producing dialogue and/or sound</w:t>
            </w:r>
          </w:p>
          <w:p w14:paraId="67FDF25C" w14:textId="7CC8ECF3" w:rsidR="00A63F74" w:rsidRPr="00A63F74" w:rsidRDefault="00A63F74" w:rsidP="00A63F74">
            <w:pPr>
              <w:numPr>
                <w:ilvl w:val="0"/>
                <w:numId w:val="66"/>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critical evaluation of the quality of the storyboard and its appropriateness for the purpose.</w:t>
            </w:r>
          </w:p>
        </w:tc>
        <w:tc>
          <w:tcPr>
            <w:tcW w:w="1347" w:type="pct"/>
          </w:tcPr>
          <w:p w14:paraId="32087F5C"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Process/Skill Questions:</w:t>
            </w:r>
          </w:p>
          <w:p w14:paraId="1447A072" w14:textId="571B2F10" w:rsidR="00A63F74" w:rsidRPr="00A63F74" w:rsidRDefault="00A63F74" w:rsidP="00A63F74">
            <w:pPr>
              <w:numPr>
                <w:ilvl w:val="0"/>
                <w:numId w:val="67"/>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is the storyboard used as a tool when working through the game design process?</w:t>
            </w:r>
          </w:p>
        </w:tc>
        <w:tc>
          <w:tcPr>
            <w:tcW w:w="602" w:type="pct"/>
          </w:tcPr>
          <w:p w14:paraId="68ED576C" w14:textId="0844AF50"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English: 10.LU, 10.C, 10.W, 11.LU, 11.C, 11.C, 12.LU, 12.C, 12.W</w:t>
            </w:r>
          </w:p>
        </w:tc>
        <w:tc>
          <w:tcPr>
            <w:tcW w:w="625" w:type="pct"/>
          </w:tcPr>
          <w:p w14:paraId="3BF148D9" w14:textId="165763AC"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2T</w:t>
            </w:r>
            <w:r w:rsidRPr="00A63F74">
              <w:rPr>
                <w:rFonts w:ascii="Times New Roman" w:hAnsi="Times New Roman" w:cs="Times New Roman"/>
                <w:sz w:val="24"/>
                <w:szCs w:val="24"/>
              </w:rPr>
              <w:t xml:space="preserve">: Demonstrate the use of conceptual, graphical, virtual, mathematical, and physical modeling to identify conﬂicting considerations before the entire system is developed and to aid in design decision making. </w:t>
            </w:r>
            <w:r w:rsidRPr="00A63F74">
              <w:rPr>
                <w:rFonts w:ascii="Times New Roman" w:hAnsi="Times New Roman" w:cs="Times New Roman"/>
                <w:sz w:val="24"/>
                <w:szCs w:val="24"/>
              </w:rPr>
              <w:br/>
            </w:r>
          </w:p>
          <w:p w14:paraId="743FB408" w14:textId="32848FD0" w:rsidR="00A63F74" w:rsidRPr="00A63F74" w:rsidRDefault="00A63F74" w:rsidP="00A63F74">
            <w:pPr>
              <w:rPr>
                <w:rFonts w:ascii="Times New Roman" w:eastAsia="Times New Roman" w:hAnsi="Times New Roman" w:cs="Times New Roman"/>
                <w:b/>
                <w:bCs/>
                <w:sz w:val="24"/>
                <w:szCs w:val="24"/>
              </w:rPr>
            </w:pPr>
            <w:r w:rsidRPr="00A63F74">
              <w:rPr>
                <w:rFonts w:ascii="Times New Roman" w:hAnsi="Times New Roman" w:cs="Times New Roman"/>
                <w:b/>
                <w:bCs/>
                <w:sz w:val="24"/>
                <w:szCs w:val="24"/>
              </w:rPr>
              <w:t>7CC</w:t>
            </w:r>
            <w:r w:rsidRPr="00A63F74">
              <w:rPr>
                <w:rFonts w:ascii="Times New Roman" w:hAnsi="Times New Roman" w:cs="Times New Roman"/>
                <w:sz w:val="24"/>
                <w:szCs w:val="24"/>
              </w:rPr>
              <w:t>: Apply a broad range of design skills to their design process.</w:t>
            </w:r>
          </w:p>
        </w:tc>
        <w:tc>
          <w:tcPr>
            <w:tcW w:w="575" w:type="pct"/>
          </w:tcPr>
          <w:p w14:paraId="778DB9AD"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Board Game Design</w:t>
            </w:r>
          </w:p>
          <w:p w14:paraId="13192679" w14:textId="77777777" w:rsidR="00A63F74" w:rsidRPr="00A63F74" w:rsidRDefault="00A63F74" w:rsidP="00A63F74">
            <w:pPr>
              <w:rPr>
                <w:rFonts w:ascii="Times New Roman" w:eastAsia="Times New Roman" w:hAnsi="Times New Roman" w:cs="Times New Roman"/>
                <w:sz w:val="24"/>
                <w:szCs w:val="24"/>
              </w:rPr>
            </w:pPr>
          </w:p>
          <w:p w14:paraId="4AEA8307" w14:textId="46E5B6EA"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Video Game Design</w:t>
            </w:r>
          </w:p>
        </w:tc>
      </w:tr>
      <w:tr w:rsidR="00A63F74" w:rsidRPr="00A63F74" w14:paraId="064C995E" w14:textId="21B18195" w:rsidTr="00A63F74">
        <w:tblPrEx>
          <w:tblCellMar>
            <w:left w:w="108" w:type="dxa"/>
            <w:right w:w="108" w:type="dxa"/>
          </w:tblCellMar>
        </w:tblPrEx>
        <w:tc>
          <w:tcPr>
            <w:tcW w:w="191" w:type="pct"/>
          </w:tcPr>
          <w:p w14:paraId="356008C7" w14:textId="1D4A6B86"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79</w:t>
            </w:r>
          </w:p>
        </w:tc>
        <w:tc>
          <w:tcPr>
            <w:tcW w:w="529" w:type="pct"/>
            <w:hideMark/>
          </w:tcPr>
          <w:p w14:paraId="007889D2" w14:textId="3C76D1EB"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 xml:space="preserve">Create games. </w:t>
            </w:r>
          </w:p>
        </w:tc>
        <w:tc>
          <w:tcPr>
            <w:tcW w:w="1130" w:type="pct"/>
          </w:tcPr>
          <w:p w14:paraId="269D792B" w14:textId="17A78956"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Creation should include building playable games that fall into at least two of the following categories:</w:t>
            </w:r>
          </w:p>
          <w:p w14:paraId="0AC1443E" w14:textId="3F416D2E" w:rsidR="00A63F74" w:rsidRPr="00A63F74" w:rsidRDefault="00A63F74" w:rsidP="00A63F74">
            <w:pPr>
              <w:numPr>
                <w:ilvl w:val="0"/>
                <w:numId w:val="6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Action</w:t>
            </w:r>
          </w:p>
          <w:p w14:paraId="3363C076" w14:textId="29093D07" w:rsidR="00A63F74" w:rsidRPr="00A63F74" w:rsidRDefault="00A63F74" w:rsidP="00A63F74">
            <w:pPr>
              <w:numPr>
                <w:ilvl w:val="0"/>
                <w:numId w:val="6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Adventure</w:t>
            </w:r>
          </w:p>
          <w:p w14:paraId="14DB42B7" w14:textId="0A0971A2" w:rsidR="00A63F74" w:rsidRPr="00A63F74" w:rsidRDefault="00A63F74" w:rsidP="00A63F74">
            <w:pPr>
              <w:numPr>
                <w:ilvl w:val="0"/>
                <w:numId w:val="6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Educational</w:t>
            </w:r>
          </w:p>
          <w:p w14:paraId="3A9B23C6" w14:textId="28D4332F" w:rsidR="00A63F74" w:rsidRPr="00A63F74" w:rsidRDefault="00A63F74" w:rsidP="00A63F74">
            <w:pPr>
              <w:numPr>
                <w:ilvl w:val="0"/>
                <w:numId w:val="6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MMOG</w:t>
            </w:r>
          </w:p>
          <w:p w14:paraId="6CB82CBB" w14:textId="18CFD6F9" w:rsidR="00A63F74" w:rsidRPr="00A63F74" w:rsidRDefault="00A63F74" w:rsidP="00A63F74">
            <w:pPr>
              <w:numPr>
                <w:ilvl w:val="0"/>
                <w:numId w:val="6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Puzzle</w:t>
            </w:r>
          </w:p>
          <w:p w14:paraId="7098FEE9" w14:textId="7F8D58E6" w:rsidR="00A63F74" w:rsidRPr="00A63F74" w:rsidRDefault="00A63F74" w:rsidP="00A63F74">
            <w:pPr>
              <w:numPr>
                <w:ilvl w:val="0"/>
                <w:numId w:val="6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Role-Playing</w:t>
            </w:r>
          </w:p>
          <w:p w14:paraId="38782FF3" w14:textId="2C35978E" w:rsidR="00A63F74" w:rsidRPr="00A63F74" w:rsidRDefault="00A63F74" w:rsidP="00A63F74">
            <w:pPr>
              <w:numPr>
                <w:ilvl w:val="0"/>
                <w:numId w:val="6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Simulation</w:t>
            </w:r>
          </w:p>
          <w:p w14:paraId="75D44821" w14:textId="771FF175" w:rsidR="00A63F74" w:rsidRPr="00A63F74" w:rsidRDefault="00A63F74" w:rsidP="00A63F74">
            <w:pPr>
              <w:numPr>
                <w:ilvl w:val="0"/>
                <w:numId w:val="6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Sports</w:t>
            </w:r>
          </w:p>
          <w:p w14:paraId="6BE0056F" w14:textId="6679B4A4" w:rsidR="00A63F74" w:rsidRPr="00A63F74" w:rsidRDefault="00A63F74" w:rsidP="00A63F74">
            <w:pPr>
              <w:numPr>
                <w:ilvl w:val="0"/>
                <w:numId w:val="6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Strategy</w:t>
            </w:r>
          </w:p>
          <w:p w14:paraId="2B4BF5DD" w14:textId="06198184" w:rsidR="00A63F74" w:rsidRPr="00A63F74" w:rsidRDefault="00A63F74" w:rsidP="00A63F74">
            <w:pPr>
              <w:numPr>
                <w:ilvl w:val="0"/>
                <w:numId w:val="68"/>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Text-based</w:t>
            </w:r>
          </w:p>
        </w:tc>
        <w:tc>
          <w:tcPr>
            <w:tcW w:w="1347" w:type="pct"/>
          </w:tcPr>
          <w:p w14:paraId="5806E938"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t>Process/Skill Questions:</w:t>
            </w:r>
          </w:p>
          <w:p w14:paraId="7A018F75" w14:textId="77777777" w:rsidR="00A63F74" w:rsidRPr="00A63F74" w:rsidRDefault="00A63F74" w:rsidP="00A63F74">
            <w:pPr>
              <w:numPr>
                <w:ilvl w:val="0"/>
                <w:numId w:val="69"/>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What is the purpose of the game?</w:t>
            </w:r>
          </w:p>
          <w:p w14:paraId="1C23D816" w14:textId="32F651ED" w:rsidR="00A63F74" w:rsidRPr="00A63F74" w:rsidRDefault="00A63F74" w:rsidP="00A63F74">
            <w:pPr>
              <w:numPr>
                <w:ilvl w:val="0"/>
                <w:numId w:val="69"/>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How are mechanics created within a game genre?</w:t>
            </w:r>
          </w:p>
        </w:tc>
        <w:tc>
          <w:tcPr>
            <w:tcW w:w="602" w:type="pct"/>
          </w:tcPr>
          <w:p w14:paraId="31C4E308" w14:textId="4E063959"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English: 10.C, 10.LU, 11.C, 11.LU, 12.C, 12.LU</w:t>
            </w:r>
          </w:p>
        </w:tc>
        <w:tc>
          <w:tcPr>
            <w:tcW w:w="625" w:type="pct"/>
          </w:tcPr>
          <w:p w14:paraId="228DF661" w14:textId="77777777"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1Q</w:t>
            </w:r>
            <w:r w:rsidRPr="00A63F74">
              <w:rPr>
                <w:rFonts w:ascii="Times New Roman" w:hAnsi="Times New Roman" w:cs="Times New Roman"/>
                <w:sz w:val="24"/>
                <w:szCs w:val="24"/>
              </w:rPr>
              <w:t xml:space="preserve">: Conduct research to inform intentional inventions and innovations that address specific needs and wants. </w:t>
            </w:r>
          </w:p>
          <w:p w14:paraId="60A0654E" w14:textId="77777777" w:rsidR="00A63F74" w:rsidRPr="00A63F74" w:rsidRDefault="00A63F74" w:rsidP="00A63F74">
            <w:pPr>
              <w:rPr>
                <w:rFonts w:ascii="Times New Roman" w:hAnsi="Times New Roman" w:cs="Times New Roman"/>
                <w:b/>
                <w:bCs/>
                <w:sz w:val="24"/>
                <w:szCs w:val="24"/>
              </w:rPr>
            </w:pPr>
          </w:p>
          <w:p w14:paraId="7E1C75B2" w14:textId="1AEF125E"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t>7BB</w:t>
            </w:r>
            <w:r w:rsidRPr="00A63F74">
              <w:rPr>
                <w:rFonts w:ascii="Times New Roman" w:hAnsi="Times New Roman" w:cs="Times New Roman"/>
                <w:sz w:val="24"/>
                <w:szCs w:val="24"/>
              </w:rPr>
              <w:t xml:space="preserve">: Implement the best possible solution to a design. </w:t>
            </w:r>
          </w:p>
          <w:p w14:paraId="24DC1824" w14:textId="045B5448" w:rsidR="00A63F74" w:rsidRPr="00A63F74" w:rsidRDefault="00A63F74" w:rsidP="00A63F74">
            <w:pPr>
              <w:rPr>
                <w:rFonts w:ascii="Times New Roman" w:hAnsi="Times New Roman" w:cs="Times New Roman"/>
                <w:sz w:val="24"/>
                <w:szCs w:val="24"/>
              </w:rPr>
            </w:pPr>
          </w:p>
          <w:p w14:paraId="694682B2" w14:textId="2A96D4E7" w:rsidR="00A63F74" w:rsidRPr="00A63F74" w:rsidRDefault="00A63F74" w:rsidP="00A63F74">
            <w:pPr>
              <w:rPr>
                <w:rFonts w:ascii="Times New Roman" w:eastAsia="Times New Roman" w:hAnsi="Times New Roman" w:cs="Times New Roman"/>
                <w:b/>
                <w:bCs/>
                <w:sz w:val="24"/>
                <w:szCs w:val="24"/>
              </w:rPr>
            </w:pPr>
            <w:r w:rsidRPr="00A63F74">
              <w:rPr>
                <w:rFonts w:ascii="Times New Roman" w:hAnsi="Times New Roman" w:cs="Times New Roman"/>
                <w:b/>
                <w:bCs/>
                <w:sz w:val="24"/>
                <w:szCs w:val="24"/>
              </w:rPr>
              <w:t>7DD</w:t>
            </w:r>
            <w:r w:rsidRPr="00A63F74">
              <w:rPr>
                <w:rFonts w:ascii="Times New Roman" w:hAnsi="Times New Roman" w:cs="Times New Roman"/>
                <w:sz w:val="24"/>
                <w:szCs w:val="24"/>
              </w:rPr>
              <w:t xml:space="preserve">: Apply a broad range of making skills to their design process. </w:t>
            </w:r>
          </w:p>
        </w:tc>
        <w:tc>
          <w:tcPr>
            <w:tcW w:w="575" w:type="pct"/>
          </w:tcPr>
          <w:p w14:paraId="75A7095E"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Board Game Design</w:t>
            </w:r>
          </w:p>
          <w:p w14:paraId="241F5D9A" w14:textId="77777777" w:rsidR="00A63F74" w:rsidRPr="00A63F74" w:rsidRDefault="00A63F74" w:rsidP="00A63F74">
            <w:pPr>
              <w:rPr>
                <w:rFonts w:ascii="Times New Roman" w:eastAsia="Times New Roman" w:hAnsi="Times New Roman" w:cs="Times New Roman"/>
                <w:sz w:val="24"/>
                <w:szCs w:val="24"/>
              </w:rPr>
            </w:pPr>
          </w:p>
          <w:p w14:paraId="5110C9DE" w14:textId="6256998F"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Video Game Design</w:t>
            </w:r>
          </w:p>
        </w:tc>
      </w:tr>
      <w:tr w:rsidR="00A63F74" w:rsidRPr="00A63F74" w14:paraId="297A3C4C" w14:textId="0C1D365F" w:rsidTr="00A63F74">
        <w:tblPrEx>
          <w:tblCellMar>
            <w:left w:w="108" w:type="dxa"/>
            <w:right w:w="108" w:type="dxa"/>
          </w:tblCellMar>
        </w:tblPrEx>
        <w:tc>
          <w:tcPr>
            <w:tcW w:w="191" w:type="pct"/>
          </w:tcPr>
          <w:p w14:paraId="4CA9293C" w14:textId="724C3E42"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80</w:t>
            </w:r>
          </w:p>
        </w:tc>
        <w:tc>
          <w:tcPr>
            <w:tcW w:w="529" w:type="pct"/>
          </w:tcPr>
          <w:p w14:paraId="109FBA3E" w14:textId="06DC961D"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Evaluate a game for playability.</w:t>
            </w:r>
          </w:p>
        </w:tc>
        <w:tc>
          <w:tcPr>
            <w:tcW w:w="1130" w:type="pct"/>
          </w:tcPr>
          <w:p w14:paraId="5332FFBB" w14:textId="23A07EC8"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Evaluation may include</w:t>
            </w:r>
          </w:p>
          <w:p w14:paraId="44AA2CC1" w14:textId="3B7E1B76" w:rsidR="00A63F74" w:rsidRPr="00A63F74" w:rsidRDefault="00A63F74" w:rsidP="00A63F74">
            <w:pPr>
              <w:pStyle w:val="ListParagraph"/>
              <w:numPr>
                <w:ilvl w:val="0"/>
                <w:numId w:val="79"/>
              </w:numPr>
              <w:tabs>
                <w:tab w:val="clear" w:pos="360"/>
              </w:tabs>
              <w:ind w:left="710"/>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usability</w:t>
            </w:r>
          </w:p>
          <w:p w14:paraId="551B9776" w14:textId="726D0BE8" w:rsidR="00A63F74" w:rsidRPr="00A63F74" w:rsidRDefault="00A63F74" w:rsidP="00A63F74">
            <w:pPr>
              <w:pStyle w:val="ListParagraph"/>
              <w:numPr>
                <w:ilvl w:val="0"/>
                <w:numId w:val="79"/>
              </w:numPr>
              <w:tabs>
                <w:tab w:val="clear" w:pos="360"/>
              </w:tabs>
              <w:ind w:left="710"/>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accessibility</w:t>
            </w:r>
          </w:p>
          <w:p w14:paraId="5AB88F06" w14:textId="1DCA5AC4" w:rsidR="00A63F74" w:rsidRPr="00A63F74" w:rsidRDefault="00A63F74" w:rsidP="00A63F74">
            <w:pPr>
              <w:pStyle w:val="ListParagraph"/>
              <w:numPr>
                <w:ilvl w:val="0"/>
                <w:numId w:val="79"/>
              </w:numPr>
              <w:tabs>
                <w:tab w:val="clear" w:pos="360"/>
              </w:tabs>
              <w:ind w:left="710"/>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engagement.</w:t>
            </w:r>
          </w:p>
        </w:tc>
        <w:tc>
          <w:tcPr>
            <w:tcW w:w="1347" w:type="pct"/>
          </w:tcPr>
          <w:p w14:paraId="3F5AB489"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b/>
                <w:bCs/>
                <w:sz w:val="24"/>
                <w:szCs w:val="24"/>
              </w:rPr>
              <w:lastRenderedPageBreak/>
              <w:t>Process/Skill Questions:</w:t>
            </w:r>
          </w:p>
          <w:p w14:paraId="410F3332" w14:textId="77777777" w:rsidR="00A63F74" w:rsidRPr="00A63F74" w:rsidRDefault="00A63F74" w:rsidP="00A63F74">
            <w:pPr>
              <w:pStyle w:val="ListParagraph"/>
              <w:numPr>
                <w:ilvl w:val="0"/>
                <w:numId w:val="77"/>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What elements of the game make it fun? Engaging?</w:t>
            </w:r>
          </w:p>
          <w:p w14:paraId="19182AC4" w14:textId="77777777" w:rsidR="00A63F74" w:rsidRPr="00A63F74" w:rsidRDefault="00A63F74" w:rsidP="00A63F74">
            <w:pPr>
              <w:pStyle w:val="ListParagraph"/>
              <w:numPr>
                <w:ilvl w:val="0"/>
                <w:numId w:val="77"/>
              </w:num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t>Who do you think the target audience of the game should be?</w:t>
            </w:r>
          </w:p>
          <w:p w14:paraId="7553C35A" w14:textId="7EC93220" w:rsidR="00A63F74" w:rsidRPr="00A63F74" w:rsidRDefault="00A63F74" w:rsidP="00A63F74">
            <w:pPr>
              <w:pStyle w:val="ListParagraph"/>
              <w:numPr>
                <w:ilvl w:val="0"/>
                <w:numId w:val="77"/>
              </w:num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What elements could be improved?</w:t>
            </w:r>
          </w:p>
        </w:tc>
        <w:tc>
          <w:tcPr>
            <w:tcW w:w="602" w:type="pct"/>
          </w:tcPr>
          <w:p w14:paraId="57BBA37E" w14:textId="5FD2E864"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lastRenderedPageBreak/>
              <w:t xml:space="preserve">English: 10.RV, 10.RI, 10.LU, </w:t>
            </w:r>
            <w:r w:rsidRPr="00A63F74">
              <w:rPr>
                <w:rFonts w:ascii="Times New Roman" w:eastAsia="Times New Roman" w:hAnsi="Times New Roman" w:cs="Times New Roman"/>
                <w:sz w:val="24"/>
                <w:szCs w:val="24"/>
              </w:rPr>
              <w:lastRenderedPageBreak/>
              <w:t>11.DSR, 11.RV, 11.RI, 11.LU, 12.RV, 12.RI, 12.LU</w:t>
            </w:r>
          </w:p>
        </w:tc>
        <w:tc>
          <w:tcPr>
            <w:tcW w:w="625" w:type="pct"/>
          </w:tcPr>
          <w:p w14:paraId="777261C1" w14:textId="77777777" w:rsidR="00A63F74" w:rsidRPr="00A63F74" w:rsidRDefault="00A63F74" w:rsidP="00A63F74">
            <w:pPr>
              <w:rPr>
                <w:rFonts w:ascii="Times New Roman" w:hAnsi="Times New Roman" w:cs="Times New Roman"/>
                <w:sz w:val="24"/>
                <w:szCs w:val="24"/>
              </w:rPr>
            </w:pPr>
            <w:r w:rsidRPr="00A63F74">
              <w:rPr>
                <w:rFonts w:ascii="Times New Roman" w:hAnsi="Times New Roman" w:cs="Times New Roman"/>
                <w:b/>
                <w:bCs/>
                <w:sz w:val="24"/>
                <w:szCs w:val="24"/>
              </w:rPr>
              <w:lastRenderedPageBreak/>
              <w:t>2Y</w:t>
            </w:r>
            <w:r w:rsidRPr="00A63F74">
              <w:rPr>
                <w:rFonts w:ascii="Times New Roman" w:hAnsi="Times New Roman" w:cs="Times New Roman"/>
                <w:sz w:val="24"/>
                <w:szCs w:val="24"/>
              </w:rPr>
              <w:t xml:space="preserve">: Implement quality control as a </w:t>
            </w:r>
            <w:r w:rsidRPr="00A63F74">
              <w:rPr>
                <w:rFonts w:ascii="Times New Roman" w:hAnsi="Times New Roman" w:cs="Times New Roman"/>
                <w:sz w:val="24"/>
                <w:szCs w:val="24"/>
              </w:rPr>
              <w:lastRenderedPageBreak/>
              <w:t xml:space="preserve">planned process to ensure that a product, service, or system meets established criteria. </w:t>
            </w:r>
          </w:p>
          <w:p w14:paraId="547BEF77" w14:textId="3EBCF3B2" w:rsidR="00A63F74" w:rsidRPr="00A63F74" w:rsidRDefault="00A63F74" w:rsidP="00A63F74">
            <w:pPr>
              <w:rPr>
                <w:rFonts w:ascii="Times New Roman" w:eastAsia="Times New Roman" w:hAnsi="Times New Roman" w:cs="Times New Roman"/>
                <w:b/>
                <w:bCs/>
                <w:sz w:val="24"/>
                <w:szCs w:val="24"/>
              </w:rPr>
            </w:pPr>
            <w:r w:rsidRPr="00A63F74">
              <w:rPr>
                <w:rFonts w:ascii="Times New Roman" w:hAnsi="Times New Roman" w:cs="Times New Roman"/>
                <w:sz w:val="24"/>
                <w:szCs w:val="24"/>
              </w:rPr>
              <w:br/>
            </w:r>
            <w:r w:rsidRPr="00A63F74">
              <w:rPr>
                <w:rFonts w:ascii="Times New Roman" w:hAnsi="Times New Roman" w:cs="Times New Roman"/>
                <w:b/>
                <w:bCs/>
                <w:sz w:val="24"/>
                <w:szCs w:val="24"/>
              </w:rPr>
              <w:t>8Q</w:t>
            </w:r>
            <w:r w:rsidRPr="00A63F74">
              <w:rPr>
                <w:rFonts w:ascii="Times New Roman" w:hAnsi="Times New Roman" w:cs="Times New Roman"/>
                <w:sz w:val="24"/>
                <w:szCs w:val="24"/>
              </w:rPr>
              <w:t>: Synthesize data and analyze trends to make decisions about technological products, systems, or processes.</w:t>
            </w:r>
          </w:p>
        </w:tc>
        <w:tc>
          <w:tcPr>
            <w:tcW w:w="575" w:type="pct"/>
          </w:tcPr>
          <w:p w14:paraId="2F4E0121" w14:textId="77777777" w:rsidR="00A63F74" w:rsidRPr="00A63F74" w:rsidRDefault="00A63F74" w:rsidP="00A63F74">
            <w:pPr>
              <w:rPr>
                <w:rFonts w:ascii="Times New Roman" w:eastAsia="Times New Roman" w:hAnsi="Times New Roman" w:cs="Times New Roman"/>
                <w:sz w:val="24"/>
                <w:szCs w:val="24"/>
              </w:rPr>
            </w:pPr>
            <w:r w:rsidRPr="00A63F74">
              <w:rPr>
                <w:rFonts w:ascii="Times New Roman" w:eastAsia="Times New Roman" w:hAnsi="Times New Roman" w:cs="Times New Roman"/>
                <w:sz w:val="24"/>
                <w:szCs w:val="24"/>
              </w:rPr>
              <w:lastRenderedPageBreak/>
              <w:t>Board Game Design</w:t>
            </w:r>
          </w:p>
          <w:p w14:paraId="5E8E2454" w14:textId="77777777" w:rsidR="00A63F74" w:rsidRPr="00A63F74" w:rsidRDefault="00A63F74" w:rsidP="00A63F74">
            <w:pPr>
              <w:rPr>
                <w:rFonts w:ascii="Times New Roman" w:eastAsia="Times New Roman" w:hAnsi="Times New Roman" w:cs="Times New Roman"/>
                <w:sz w:val="24"/>
                <w:szCs w:val="24"/>
              </w:rPr>
            </w:pPr>
          </w:p>
          <w:p w14:paraId="319E8824" w14:textId="0E14A673" w:rsidR="00A63F74" w:rsidRPr="00A63F74" w:rsidRDefault="00A63F74" w:rsidP="00A63F74">
            <w:pPr>
              <w:rPr>
                <w:rFonts w:ascii="Times New Roman" w:eastAsia="Times New Roman" w:hAnsi="Times New Roman" w:cs="Times New Roman"/>
                <w:b/>
                <w:bCs/>
                <w:sz w:val="24"/>
                <w:szCs w:val="24"/>
              </w:rPr>
            </w:pPr>
            <w:r w:rsidRPr="00A63F74">
              <w:rPr>
                <w:rFonts w:ascii="Times New Roman" w:eastAsia="Times New Roman" w:hAnsi="Times New Roman" w:cs="Times New Roman"/>
                <w:sz w:val="24"/>
                <w:szCs w:val="24"/>
              </w:rPr>
              <w:t>Video Game Design</w:t>
            </w:r>
          </w:p>
        </w:tc>
      </w:tr>
    </w:tbl>
    <w:p w14:paraId="56865ECC" w14:textId="3DD25D2C" w:rsidR="00E10B78" w:rsidRPr="00E10B78" w:rsidRDefault="00E10B78" w:rsidP="00E10B78">
      <w:pPr>
        <w:tabs>
          <w:tab w:val="left" w:pos="4735"/>
        </w:tabs>
        <w:rPr>
          <w:rFonts w:ascii="Times New Roman" w:eastAsia="Times New Roman" w:hAnsi="Times New Roman" w:cstheme="majorBidi"/>
          <w:b/>
          <w:sz w:val="24"/>
          <w:szCs w:val="24"/>
        </w:rPr>
      </w:pPr>
    </w:p>
    <w:sectPr w:rsidR="00E10B78" w:rsidRPr="00E10B78" w:rsidSect="00E10B78">
      <w:footerReference w:type="default" r:id="rId10"/>
      <w:pgSz w:w="20160" w:h="12240" w:orient="landscape"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2FE97" w14:textId="77777777" w:rsidR="00185D9C" w:rsidRDefault="00185D9C" w:rsidP="0093205B">
      <w:pPr>
        <w:spacing w:after="0" w:line="240" w:lineRule="auto"/>
      </w:pPr>
      <w:r>
        <w:separator/>
      </w:r>
    </w:p>
  </w:endnote>
  <w:endnote w:type="continuationSeparator" w:id="0">
    <w:p w14:paraId="15792276" w14:textId="77777777" w:rsidR="00185D9C" w:rsidRDefault="00185D9C" w:rsidP="0093205B">
      <w:pPr>
        <w:spacing w:after="0" w:line="240" w:lineRule="auto"/>
      </w:pPr>
      <w:r>
        <w:continuationSeparator/>
      </w:r>
    </w:p>
  </w:endnote>
  <w:endnote w:type="continuationNotice" w:id="1">
    <w:p w14:paraId="21581CF6" w14:textId="77777777" w:rsidR="00185D9C" w:rsidRDefault="00185D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1368812"/>
      <w:docPartObj>
        <w:docPartGallery w:val="Page Numbers (Bottom of Page)"/>
        <w:docPartUnique/>
      </w:docPartObj>
    </w:sdtPr>
    <w:sdtEndPr>
      <w:rPr>
        <w:rFonts w:ascii="Times New Roman" w:hAnsi="Times New Roman" w:cs="Times New Roman"/>
        <w:noProof/>
        <w:sz w:val="20"/>
        <w:szCs w:val="20"/>
      </w:rPr>
    </w:sdtEndPr>
    <w:sdtContent>
      <w:p w14:paraId="6BF78DDC" w14:textId="2AFFDDE6" w:rsidR="00EB5C38" w:rsidRPr="001D532D" w:rsidRDefault="00272A15" w:rsidP="004770F1">
        <w:pPr>
          <w:pStyle w:val="Footer"/>
          <w:rPr>
            <w:rFonts w:ascii="Times New Roman" w:hAnsi="Times New Roman" w:cs="Times New Roman"/>
            <w:sz w:val="20"/>
            <w:szCs w:val="20"/>
          </w:rPr>
        </w:pPr>
        <w:r w:rsidRPr="001D532D">
          <w:rPr>
            <w:rFonts w:ascii="Times New Roman" w:hAnsi="Times New Roman" w:cs="Times New Roman"/>
            <w:sz w:val="20"/>
            <w:szCs w:val="20"/>
          </w:rPr>
          <w:t xml:space="preserve">© </w:t>
        </w:r>
        <w:r w:rsidR="00442832" w:rsidRPr="001D532D">
          <w:rPr>
            <w:rFonts w:ascii="Times New Roman" w:hAnsi="Times New Roman" w:cs="Times New Roman"/>
            <w:sz w:val="20"/>
            <w:szCs w:val="20"/>
          </w:rPr>
          <w:t>Virginia Department of Education and CTE Resource Center</w:t>
        </w:r>
        <w:r w:rsidR="00E10B78">
          <w:rPr>
            <w:rFonts w:ascii="Times New Roman" w:hAnsi="Times New Roman" w:cs="Times New Roman"/>
            <w:sz w:val="20"/>
            <w:szCs w:val="20"/>
          </w:rPr>
          <w:tab/>
        </w:r>
        <w:r w:rsidR="00E10B78">
          <w:rPr>
            <w:rFonts w:ascii="Times New Roman" w:hAnsi="Times New Roman" w:cs="Times New Roman"/>
            <w:sz w:val="20"/>
            <w:szCs w:val="20"/>
          </w:rPr>
          <w:tab/>
        </w:r>
        <w:r w:rsidR="00E10B78">
          <w:rPr>
            <w:rFonts w:ascii="Times New Roman" w:hAnsi="Times New Roman" w:cs="Times New Roman"/>
            <w:sz w:val="20"/>
            <w:szCs w:val="20"/>
          </w:rPr>
          <w:tab/>
        </w:r>
        <w:r w:rsidR="00E10B78">
          <w:rPr>
            <w:rFonts w:ascii="Times New Roman" w:hAnsi="Times New Roman" w:cs="Times New Roman"/>
            <w:sz w:val="20"/>
            <w:szCs w:val="20"/>
          </w:rPr>
          <w:tab/>
        </w:r>
        <w:r w:rsidR="00E10B78">
          <w:rPr>
            <w:rFonts w:ascii="Times New Roman" w:hAnsi="Times New Roman" w:cs="Times New Roman"/>
            <w:sz w:val="20"/>
            <w:szCs w:val="20"/>
          </w:rPr>
          <w:tab/>
        </w:r>
        <w:r w:rsidR="00E10B78">
          <w:rPr>
            <w:rFonts w:ascii="Times New Roman" w:hAnsi="Times New Roman" w:cs="Times New Roman"/>
            <w:sz w:val="20"/>
            <w:szCs w:val="20"/>
          </w:rPr>
          <w:tab/>
        </w:r>
        <w:r w:rsidR="001D532D">
          <w:rPr>
            <w:rFonts w:ascii="Times New Roman" w:hAnsi="Times New Roman" w:cs="Times New Roman"/>
            <w:sz w:val="20"/>
            <w:szCs w:val="20"/>
          </w:rPr>
          <w:tab/>
        </w:r>
        <w:r w:rsidR="001D532D">
          <w:rPr>
            <w:rFonts w:ascii="Times New Roman" w:hAnsi="Times New Roman" w:cs="Times New Roman"/>
            <w:sz w:val="20"/>
            <w:szCs w:val="20"/>
          </w:rPr>
          <w:tab/>
        </w:r>
        <w:r w:rsidR="00442832" w:rsidRPr="001D532D">
          <w:rPr>
            <w:rFonts w:ascii="Times New Roman" w:hAnsi="Times New Roman" w:cs="Times New Roman"/>
            <w:sz w:val="20"/>
            <w:szCs w:val="20"/>
          </w:rPr>
          <w:tab/>
        </w:r>
        <w:r w:rsidR="00442832" w:rsidRPr="001D532D">
          <w:rPr>
            <w:rFonts w:ascii="Times New Roman" w:hAnsi="Times New Roman" w:cs="Times New Roman"/>
            <w:sz w:val="20"/>
            <w:szCs w:val="20"/>
          </w:rPr>
          <w:tab/>
        </w:r>
        <w:r w:rsidR="00442832" w:rsidRPr="001D532D">
          <w:rPr>
            <w:rFonts w:ascii="Times New Roman" w:hAnsi="Times New Roman" w:cs="Times New Roman"/>
            <w:sz w:val="20"/>
            <w:szCs w:val="20"/>
          </w:rPr>
          <w:tab/>
        </w:r>
        <w:r w:rsidR="00442832" w:rsidRPr="001D532D">
          <w:rPr>
            <w:rFonts w:ascii="Times New Roman" w:hAnsi="Times New Roman" w:cs="Times New Roman"/>
            <w:sz w:val="20"/>
            <w:szCs w:val="20"/>
          </w:rPr>
          <w:tab/>
        </w:r>
        <w:r w:rsidR="00442832" w:rsidRPr="001D532D">
          <w:rPr>
            <w:rFonts w:ascii="Times New Roman" w:hAnsi="Times New Roman" w:cs="Times New Roman"/>
            <w:sz w:val="20"/>
            <w:szCs w:val="20"/>
          </w:rPr>
          <w:tab/>
        </w:r>
        <w:r w:rsidR="00442832" w:rsidRPr="001D532D">
          <w:rPr>
            <w:rFonts w:ascii="Times New Roman" w:hAnsi="Times New Roman" w:cs="Times New Roman"/>
            <w:sz w:val="20"/>
            <w:szCs w:val="20"/>
          </w:rPr>
          <w:fldChar w:fldCharType="begin"/>
        </w:r>
        <w:r w:rsidR="00442832" w:rsidRPr="001D532D">
          <w:rPr>
            <w:rFonts w:ascii="Times New Roman" w:hAnsi="Times New Roman" w:cs="Times New Roman"/>
            <w:sz w:val="20"/>
            <w:szCs w:val="20"/>
          </w:rPr>
          <w:instrText xml:space="preserve"> PAGE   \* MERGEFORMAT </w:instrText>
        </w:r>
        <w:r w:rsidR="00442832" w:rsidRPr="001D532D">
          <w:rPr>
            <w:rFonts w:ascii="Times New Roman" w:hAnsi="Times New Roman" w:cs="Times New Roman"/>
            <w:sz w:val="20"/>
            <w:szCs w:val="20"/>
          </w:rPr>
          <w:fldChar w:fldCharType="separate"/>
        </w:r>
        <w:r w:rsidR="00442832" w:rsidRPr="001D532D">
          <w:rPr>
            <w:rFonts w:ascii="Times New Roman" w:hAnsi="Times New Roman" w:cs="Times New Roman"/>
            <w:noProof/>
            <w:sz w:val="20"/>
            <w:szCs w:val="20"/>
          </w:rPr>
          <w:t>2</w:t>
        </w:r>
        <w:r w:rsidR="00442832" w:rsidRPr="001D532D">
          <w:rPr>
            <w:rFonts w:ascii="Times New Roman" w:hAnsi="Times New Roman" w:cs="Times New Roman"/>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A8157" w14:textId="77777777" w:rsidR="00185D9C" w:rsidRDefault="00185D9C" w:rsidP="0093205B">
      <w:pPr>
        <w:spacing w:after="0" w:line="240" w:lineRule="auto"/>
      </w:pPr>
      <w:r>
        <w:separator/>
      </w:r>
    </w:p>
  </w:footnote>
  <w:footnote w:type="continuationSeparator" w:id="0">
    <w:p w14:paraId="0C4B0167" w14:textId="77777777" w:rsidR="00185D9C" w:rsidRDefault="00185D9C" w:rsidP="0093205B">
      <w:pPr>
        <w:spacing w:after="0" w:line="240" w:lineRule="auto"/>
      </w:pPr>
      <w:r>
        <w:continuationSeparator/>
      </w:r>
    </w:p>
  </w:footnote>
  <w:footnote w:type="continuationNotice" w:id="1">
    <w:p w14:paraId="65F1F2EC" w14:textId="77777777" w:rsidR="00185D9C" w:rsidRDefault="00185D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15E3"/>
    <w:multiLevelType w:val="multilevel"/>
    <w:tmpl w:val="9EB8A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9F30BC"/>
    <w:multiLevelType w:val="multilevel"/>
    <w:tmpl w:val="A7C0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B334C0"/>
    <w:multiLevelType w:val="multilevel"/>
    <w:tmpl w:val="C812E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071471"/>
    <w:multiLevelType w:val="multilevel"/>
    <w:tmpl w:val="C6BE1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7334BE"/>
    <w:multiLevelType w:val="multilevel"/>
    <w:tmpl w:val="3418F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3A7E00"/>
    <w:multiLevelType w:val="multilevel"/>
    <w:tmpl w:val="25488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AA0A71"/>
    <w:multiLevelType w:val="multilevel"/>
    <w:tmpl w:val="8F7E3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A312B7"/>
    <w:multiLevelType w:val="multilevel"/>
    <w:tmpl w:val="599AC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EA294F"/>
    <w:multiLevelType w:val="multilevel"/>
    <w:tmpl w:val="0DDE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9924FE"/>
    <w:multiLevelType w:val="multilevel"/>
    <w:tmpl w:val="B8B6C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B10D98"/>
    <w:multiLevelType w:val="multilevel"/>
    <w:tmpl w:val="655AA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740DFB"/>
    <w:multiLevelType w:val="multilevel"/>
    <w:tmpl w:val="1AB28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CD5BAF"/>
    <w:multiLevelType w:val="multilevel"/>
    <w:tmpl w:val="033C5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3145CD"/>
    <w:multiLevelType w:val="multilevel"/>
    <w:tmpl w:val="2AB4A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395C3F"/>
    <w:multiLevelType w:val="multilevel"/>
    <w:tmpl w:val="6498B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CFF152B"/>
    <w:multiLevelType w:val="multilevel"/>
    <w:tmpl w:val="9AD8D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0033C77"/>
    <w:multiLevelType w:val="multilevel"/>
    <w:tmpl w:val="DF627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04E0D84"/>
    <w:multiLevelType w:val="multilevel"/>
    <w:tmpl w:val="DD6E3F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color w:val="auto"/>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14512BD"/>
    <w:multiLevelType w:val="multilevel"/>
    <w:tmpl w:val="0FD85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17364F5"/>
    <w:multiLevelType w:val="multilevel"/>
    <w:tmpl w:val="B4D84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237471C"/>
    <w:multiLevelType w:val="multilevel"/>
    <w:tmpl w:val="926A7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38E32FB"/>
    <w:multiLevelType w:val="multilevel"/>
    <w:tmpl w:val="1CA44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4EA594B"/>
    <w:multiLevelType w:val="multilevel"/>
    <w:tmpl w:val="B9B60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7936A3B"/>
    <w:multiLevelType w:val="multilevel"/>
    <w:tmpl w:val="6D12E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8003CFA"/>
    <w:multiLevelType w:val="multilevel"/>
    <w:tmpl w:val="1F569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8255439"/>
    <w:multiLevelType w:val="multilevel"/>
    <w:tmpl w:val="4468C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color w:val="auto"/>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8AA450A"/>
    <w:multiLevelType w:val="multilevel"/>
    <w:tmpl w:val="82D48A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B006434"/>
    <w:multiLevelType w:val="multilevel"/>
    <w:tmpl w:val="FBACC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B0A638E"/>
    <w:multiLevelType w:val="multilevel"/>
    <w:tmpl w:val="F2229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BAA489E"/>
    <w:multiLevelType w:val="multilevel"/>
    <w:tmpl w:val="54CEE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C143B29"/>
    <w:multiLevelType w:val="multilevel"/>
    <w:tmpl w:val="BB60D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C2A0A9B"/>
    <w:multiLevelType w:val="multilevel"/>
    <w:tmpl w:val="1A627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E1F2496"/>
    <w:multiLevelType w:val="multilevel"/>
    <w:tmpl w:val="7B640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33C42D9"/>
    <w:multiLevelType w:val="multilevel"/>
    <w:tmpl w:val="847609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47650A9"/>
    <w:multiLevelType w:val="multilevel"/>
    <w:tmpl w:val="40C67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6730BC5"/>
    <w:multiLevelType w:val="multilevel"/>
    <w:tmpl w:val="497CA5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8EE403E"/>
    <w:multiLevelType w:val="multilevel"/>
    <w:tmpl w:val="B68212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9E1246E"/>
    <w:multiLevelType w:val="multilevel"/>
    <w:tmpl w:val="75245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AB20F42"/>
    <w:multiLevelType w:val="multilevel"/>
    <w:tmpl w:val="F538F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ABB4688"/>
    <w:multiLevelType w:val="multilevel"/>
    <w:tmpl w:val="41803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CA379F0"/>
    <w:multiLevelType w:val="hybridMultilevel"/>
    <w:tmpl w:val="903E05D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3D9B28A5"/>
    <w:multiLevelType w:val="multilevel"/>
    <w:tmpl w:val="D7486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2224520"/>
    <w:multiLevelType w:val="multilevel"/>
    <w:tmpl w:val="32EAA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2B44636"/>
    <w:multiLevelType w:val="multilevel"/>
    <w:tmpl w:val="7B1AF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4A47CA5"/>
    <w:multiLevelType w:val="multilevel"/>
    <w:tmpl w:val="404E7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59A7A5E"/>
    <w:multiLevelType w:val="hybridMultilevel"/>
    <w:tmpl w:val="735287A0"/>
    <w:lvl w:ilvl="0" w:tplc="98B0274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76664DB"/>
    <w:multiLevelType w:val="multilevel"/>
    <w:tmpl w:val="D6343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7FD7A7F"/>
    <w:multiLevelType w:val="multilevel"/>
    <w:tmpl w:val="4A96C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B856D52"/>
    <w:multiLevelType w:val="multilevel"/>
    <w:tmpl w:val="74741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BA70D9F"/>
    <w:multiLevelType w:val="multilevel"/>
    <w:tmpl w:val="908E2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E1B29EE"/>
    <w:multiLevelType w:val="multilevel"/>
    <w:tmpl w:val="00FC2E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06903DA"/>
    <w:multiLevelType w:val="multilevel"/>
    <w:tmpl w:val="08226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10A3280"/>
    <w:multiLevelType w:val="multilevel"/>
    <w:tmpl w:val="3530C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1487F0B"/>
    <w:multiLevelType w:val="multilevel"/>
    <w:tmpl w:val="4DB46C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3BF17EC"/>
    <w:multiLevelType w:val="multilevel"/>
    <w:tmpl w:val="C7FED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4481634"/>
    <w:multiLevelType w:val="multilevel"/>
    <w:tmpl w:val="15B2C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5A851DC"/>
    <w:multiLevelType w:val="multilevel"/>
    <w:tmpl w:val="6AE43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6BE7078"/>
    <w:multiLevelType w:val="multilevel"/>
    <w:tmpl w:val="D1E4C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74E2357"/>
    <w:multiLevelType w:val="multilevel"/>
    <w:tmpl w:val="DBD63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764570D"/>
    <w:multiLevelType w:val="multilevel"/>
    <w:tmpl w:val="A61AC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93872DE"/>
    <w:multiLevelType w:val="multilevel"/>
    <w:tmpl w:val="08C48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ACE67FF"/>
    <w:multiLevelType w:val="multilevel"/>
    <w:tmpl w:val="EBB40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C4A5DB1"/>
    <w:multiLevelType w:val="multilevel"/>
    <w:tmpl w:val="5742E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C9768E8"/>
    <w:multiLevelType w:val="multilevel"/>
    <w:tmpl w:val="00FC2E7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4" w15:restartNumberingAfterBreak="0">
    <w:nsid w:val="5D303E18"/>
    <w:multiLevelType w:val="hybridMultilevel"/>
    <w:tmpl w:val="A118B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E2A4D43"/>
    <w:multiLevelType w:val="multilevel"/>
    <w:tmpl w:val="8B2CA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1CF0445"/>
    <w:multiLevelType w:val="multilevel"/>
    <w:tmpl w:val="0F323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23D77DC"/>
    <w:multiLevelType w:val="multilevel"/>
    <w:tmpl w:val="EA403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43A59C9"/>
    <w:multiLevelType w:val="multilevel"/>
    <w:tmpl w:val="8640D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4ED1715"/>
    <w:multiLevelType w:val="multilevel"/>
    <w:tmpl w:val="8FC4D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65F0553"/>
    <w:multiLevelType w:val="multilevel"/>
    <w:tmpl w:val="065077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76E3CF1"/>
    <w:multiLevelType w:val="multilevel"/>
    <w:tmpl w:val="680E3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AA75C0F"/>
    <w:multiLevelType w:val="multilevel"/>
    <w:tmpl w:val="D8BC3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C997236"/>
    <w:multiLevelType w:val="multilevel"/>
    <w:tmpl w:val="00FC2E7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4" w15:restartNumberingAfterBreak="0">
    <w:nsid w:val="6D3A0709"/>
    <w:multiLevelType w:val="multilevel"/>
    <w:tmpl w:val="2D326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D8568AD"/>
    <w:multiLevelType w:val="multilevel"/>
    <w:tmpl w:val="28162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F6709C9"/>
    <w:multiLevelType w:val="multilevel"/>
    <w:tmpl w:val="46603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FDC1CCB"/>
    <w:multiLevelType w:val="multilevel"/>
    <w:tmpl w:val="84F89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2740C99"/>
    <w:multiLevelType w:val="hybridMultilevel"/>
    <w:tmpl w:val="8EAAA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95E6FBE"/>
    <w:multiLevelType w:val="multilevel"/>
    <w:tmpl w:val="27AE9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B0A09D8"/>
    <w:multiLevelType w:val="multilevel"/>
    <w:tmpl w:val="A7A26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ED61B38"/>
    <w:multiLevelType w:val="multilevel"/>
    <w:tmpl w:val="B9BE3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49408102">
    <w:abstractNumId w:val="2"/>
  </w:num>
  <w:num w:numId="2" w16cid:durableId="1298221521">
    <w:abstractNumId w:val="61"/>
  </w:num>
  <w:num w:numId="3" w16cid:durableId="954941967">
    <w:abstractNumId w:val="7"/>
  </w:num>
  <w:num w:numId="4" w16cid:durableId="1005327457">
    <w:abstractNumId w:val="34"/>
  </w:num>
  <w:num w:numId="5" w16cid:durableId="1467625386">
    <w:abstractNumId w:val="22"/>
  </w:num>
  <w:num w:numId="6" w16cid:durableId="446201160">
    <w:abstractNumId w:val="68"/>
  </w:num>
  <w:num w:numId="7" w16cid:durableId="61611488">
    <w:abstractNumId w:val="74"/>
  </w:num>
  <w:num w:numId="8" w16cid:durableId="1884637600">
    <w:abstractNumId w:val="38"/>
  </w:num>
  <w:num w:numId="9" w16cid:durableId="1502812121">
    <w:abstractNumId w:val="33"/>
  </w:num>
  <w:num w:numId="10" w16cid:durableId="1810249694">
    <w:abstractNumId w:val="15"/>
  </w:num>
  <w:num w:numId="11" w16cid:durableId="75519138">
    <w:abstractNumId w:val="10"/>
  </w:num>
  <w:num w:numId="12" w16cid:durableId="2032105617">
    <w:abstractNumId w:val="57"/>
  </w:num>
  <w:num w:numId="13" w16cid:durableId="863707952">
    <w:abstractNumId w:val="70"/>
  </w:num>
  <w:num w:numId="14" w16cid:durableId="1769353889">
    <w:abstractNumId w:val="48"/>
  </w:num>
  <w:num w:numId="15" w16cid:durableId="1442988959">
    <w:abstractNumId w:val="51"/>
  </w:num>
  <w:num w:numId="16" w16cid:durableId="1138718519">
    <w:abstractNumId w:val="3"/>
  </w:num>
  <w:num w:numId="17" w16cid:durableId="2004814783">
    <w:abstractNumId w:val="37"/>
  </w:num>
  <w:num w:numId="18" w16cid:durableId="1415779527">
    <w:abstractNumId w:val="9"/>
  </w:num>
  <w:num w:numId="19" w16cid:durableId="1473791144">
    <w:abstractNumId w:val="55"/>
  </w:num>
  <w:num w:numId="20" w16cid:durableId="144709440">
    <w:abstractNumId w:val="5"/>
  </w:num>
  <w:num w:numId="21" w16cid:durableId="470754685">
    <w:abstractNumId w:val="67"/>
  </w:num>
  <w:num w:numId="22" w16cid:durableId="857740363">
    <w:abstractNumId w:val="65"/>
  </w:num>
  <w:num w:numId="23" w16cid:durableId="1245069282">
    <w:abstractNumId w:val="31"/>
  </w:num>
  <w:num w:numId="24" w16cid:durableId="1653825358">
    <w:abstractNumId w:val="60"/>
  </w:num>
  <w:num w:numId="25" w16cid:durableId="660818014">
    <w:abstractNumId w:val="30"/>
  </w:num>
  <w:num w:numId="26" w16cid:durableId="145974504">
    <w:abstractNumId w:val="81"/>
  </w:num>
  <w:num w:numId="27" w16cid:durableId="323707968">
    <w:abstractNumId w:val="13"/>
  </w:num>
  <w:num w:numId="28" w16cid:durableId="1075274296">
    <w:abstractNumId w:val="27"/>
  </w:num>
  <w:num w:numId="29" w16cid:durableId="256136365">
    <w:abstractNumId w:val="69"/>
  </w:num>
  <w:num w:numId="30" w16cid:durableId="1392464964">
    <w:abstractNumId w:val="80"/>
  </w:num>
  <w:num w:numId="31" w16cid:durableId="708724805">
    <w:abstractNumId w:val="19"/>
  </w:num>
  <w:num w:numId="32" w16cid:durableId="1914972719">
    <w:abstractNumId w:val="8"/>
  </w:num>
  <w:num w:numId="33" w16cid:durableId="1474102553">
    <w:abstractNumId w:val="59"/>
  </w:num>
  <w:num w:numId="34" w16cid:durableId="65690436">
    <w:abstractNumId w:val="35"/>
  </w:num>
  <w:num w:numId="35" w16cid:durableId="693266954">
    <w:abstractNumId w:val="23"/>
  </w:num>
  <w:num w:numId="36" w16cid:durableId="1114667024">
    <w:abstractNumId w:val="36"/>
  </w:num>
  <w:num w:numId="37" w16cid:durableId="609823877">
    <w:abstractNumId w:val="12"/>
  </w:num>
  <w:num w:numId="38" w16cid:durableId="122120132">
    <w:abstractNumId w:val="46"/>
  </w:num>
  <w:num w:numId="39" w16cid:durableId="1933246511">
    <w:abstractNumId w:val="21"/>
  </w:num>
  <w:num w:numId="40" w16cid:durableId="880553683">
    <w:abstractNumId w:val="0"/>
  </w:num>
  <w:num w:numId="41" w16cid:durableId="1823740874">
    <w:abstractNumId w:val="58"/>
  </w:num>
  <w:num w:numId="42" w16cid:durableId="386876354">
    <w:abstractNumId w:val="6"/>
  </w:num>
  <w:num w:numId="43" w16cid:durableId="1177769369">
    <w:abstractNumId w:val="18"/>
  </w:num>
  <w:num w:numId="44" w16cid:durableId="1476219115">
    <w:abstractNumId w:val="39"/>
  </w:num>
  <w:num w:numId="45" w16cid:durableId="1338734554">
    <w:abstractNumId w:val="29"/>
  </w:num>
  <w:num w:numId="46" w16cid:durableId="1110928777">
    <w:abstractNumId w:val="28"/>
  </w:num>
  <w:num w:numId="47" w16cid:durableId="589969988">
    <w:abstractNumId w:val="4"/>
  </w:num>
  <w:num w:numId="48" w16cid:durableId="933585915">
    <w:abstractNumId w:val="53"/>
  </w:num>
  <w:num w:numId="49" w16cid:durableId="334307034">
    <w:abstractNumId w:val="44"/>
  </w:num>
  <w:num w:numId="50" w16cid:durableId="1181046951">
    <w:abstractNumId w:val="41"/>
  </w:num>
  <w:num w:numId="51" w16cid:durableId="1273707398">
    <w:abstractNumId w:val="77"/>
  </w:num>
  <w:num w:numId="52" w16cid:durableId="417605544">
    <w:abstractNumId w:val="14"/>
  </w:num>
  <w:num w:numId="53" w16cid:durableId="1352956212">
    <w:abstractNumId w:val="16"/>
  </w:num>
  <w:num w:numId="54" w16cid:durableId="276522309">
    <w:abstractNumId w:val="52"/>
  </w:num>
  <w:num w:numId="55" w16cid:durableId="2121991467">
    <w:abstractNumId w:val="71"/>
  </w:num>
  <w:num w:numId="56" w16cid:durableId="1748264143">
    <w:abstractNumId w:val="54"/>
  </w:num>
  <w:num w:numId="57" w16cid:durableId="812063806">
    <w:abstractNumId w:val="42"/>
  </w:num>
  <w:num w:numId="58" w16cid:durableId="148598426">
    <w:abstractNumId w:val="26"/>
  </w:num>
  <w:num w:numId="59" w16cid:durableId="1555657768">
    <w:abstractNumId w:val="66"/>
  </w:num>
  <w:num w:numId="60" w16cid:durableId="986324161">
    <w:abstractNumId w:val="49"/>
  </w:num>
  <w:num w:numId="61" w16cid:durableId="1748385223">
    <w:abstractNumId w:val="20"/>
  </w:num>
  <w:num w:numId="62" w16cid:durableId="1610818898">
    <w:abstractNumId w:val="11"/>
  </w:num>
  <w:num w:numId="63" w16cid:durableId="1743061793">
    <w:abstractNumId w:val="1"/>
  </w:num>
  <w:num w:numId="64" w16cid:durableId="969045074">
    <w:abstractNumId w:val="56"/>
  </w:num>
  <w:num w:numId="65" w16cid:durableId="1483157682">
    <w:abstractNumId w:val="62"/>
  </w:num>
  <w:num w:numId="66" w16cid:durableId="486746894">
    <w:abstractNumId w:val="43"/>
  </w:num>
  <w:num w:numId="67" w16cid:durableId="635376250">
    <w:abstractNumId w:val="32"/>
  </w:num>
  <w:num w:numId="68" w16cid:durableId="2115325208">
    <w:abstractNumId w:val="24"/>
  </w:num>
  <w:num w:numId="69" w16cid:durableId="75322644">
    <w:abstractNumId w:val="76"/>
  </w:num>
  <w:num w:numId="70" w16cid:durableId="1085685233">
    <w:abstractNumId w:val="72"/>
  </w:num>
  <w:num w:numId="71" w16cid:durableId="1901817175">
    <w:abstractNumId w:val="75"/>
  </w:num>
  <w:num w:numId="72" w16cid:durableId="597757506">
    <w:abstractNumId w:val="47"/>
  </w:num>
  <w:num w:numId="73" w16cid:durableId="2060015267">
    <w:abstractNumId w:val="78"/>
  </w:num>
  <w:num w:numId="74" w16cid:durableId="1030303061">
    <w:abstractNumId w:val="40"/>
  </w:num>
  <w:num w:numId="75" w16cid:durableId="1971591451">
    <w:abstractNumId w:val="64"/>
  </w:num>
  <w:num w:numId="76" w16cid:durableId="1658070755">
    <w:abstractNumId w:val="73"/>
  </w:num>
  <w:num w:numId="77" w16cid:durableId="286662489">
    <w:abstractNumId w:val="50"/>
  </w:num>
  <w:num w:numId="78" w16cid:durableId="1682119686">
    <w:abstractNumId w:val="79"/>
  </w:num>
  <w:num w:numId="79" w16cid:durableId="488207923">
    <w:abstractNumId w:val="63"/>
  </w:num>
  <w:num w:numId="80" w16cid:durableId="985667646">
    <w:abstractNumId w:val="45"/>
  </w:num>
  <w:num w:numId="81" w16cid:durableId="542139494">
    <w:abstractNumId w:val="25"/>
  </w:num>
  <w:num w:numId="82" w16cid:durableId="1798907385">
    <w:abstractNumId w:val="17"/>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trackedChange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D91"/>
    <w:rsid w:val="0000249A"/>
    <w:rsid w:val="00002A35"/>
    <w:rsid w:val="000072AD"/>
    <w:rsid w:val="000107CF"/>
    <w:rsid w:val="000128F2"/>
    <w:rsid w:val="00023CE6"/>
    <w:rsid w:val="00026E81"/>
    <w:rsid w:val="000313B6"/>
    <w:rsid w:val="00037AB4"/>
    <w:rsid w:val="00043F13"/>
    <w:rsid w:val="000452EF"/>
    <w:rsid w:val="000510E1"/>
    <w:rsid w:val="00051F70"/>
    <w:rsid w:val="00053FAD"/>
    <w:rsid w:val="00057268"/>
    <w:rsid w:val="00057EF9"/>
    <w:rsid w:val="0006160A"/>
    <w:rsid w:val="00080C2E"/>
    <w:rsid w:val="00093E04"/>
    <w:rsid w:val="000944CE"/>
    <w:rsid w:val="00095455"/>
    <w:rsid w:val="00095D4F"/>
    <w:rsid w:val="000A3B9C"/>
    <w:rsid w:val="000A5B3D"/>
    <w:rsid w:val="000B2315"/>
    <w:rsid w:val="000B3A08"/>
    <w:rsid w:val="000B418E"/>
    <w:rsid w:val="000B6A31"/>
    <w:rsid w:val="000C6D16"/>
    <w:rsid w:val="000E1D23"/>
    <w:rsid w:val="000E59BD"/>
    <w:rsid w:val="000E6E6D"/>
    <w:rsid w:val="000F0E7C"/>
    <w:rsid w:val="000F1A78"/>
    <w:rsid w:val="000F1D8C"/>
    <w:rsid w:val="000F22C3"/>
    <w:rsid w:val="0010658E"/>
    <w:rsid w:val="001160B6"/>
    <w:rsid w:val="00117860"/>
    <w:rsid w:val="0012534D"/>
    <w:rsid w:val="0012666C"/>
    <w:rsid w:val="001307DA"/>
    <w:rsid w:val="00130F1B"/>
    <w:rsid w:val="00131AAD"/>
    <w:rsid w:val="00141599"/>
    <w:rsid w:val="00141BF5"/>
    <w:rsid w:val="001424FA"/>
    <w:rsid w:val="001430DC"/>
    <w:rsid w:val="00150B8D"/>
    <w:rsid w:val="00156E1B"/>
    <w:rsid w:val="001574D9"/>
    <w:rsid w:val="001769C4"/>
    <w:rsid w:val="00177F6C"/>
    <w:rsid w:val="00185D9C"/>
    <w:rsid w:val="0018629D"/>
    <w:rsid w:val="00186908"/>
    <w:rsid w:val="0019129A"/>
    <w:rsid w:val="00194244"/>
    <w:rsid w:val="0019463B"/>
    <w:rsid w:val="0019535A"/>
    <w:rsid w:val="001A0481"/>
    <w:rsid w:val="001A10BD"/>
    <w:rsid w:val="001A1178"/>
    <w:rsid w:val="001A7C4C"/>
    <w:rsid w:val="001B5E3B"/>
    <w:rsid w:val="001C3961"/>
    <w:rsid w:val="001D03CD"/>
    <w:rsid w:val="001D18AF"/>
    <w:rsid w:val="001D4686"/>
    <w:rsid w:val="001D532D"/>
    <w:rsid w:val="001D6A07"/>
    <w:rsid w:val="001F1592"/>
    <w:rsid w:val="002041A4"/>
    <w:rsid w:val="002100E0"/>
    <w:rsid w:val="00211F81"/>
    <w:rsid w:val="00220840"/>
    <w:rsid w:val="00225A0B"/>
    <w:rsid w:val="002326DD"/>
    <w:rsid w:val="00233080"/>
    <w:rsid w:val="00236242"/>
    <w:rsid w:val="002400ED"/>
    <w:rsid w:val="002409B4"/>
    <w:rsid w:val="00243929"/>
    <w:rsid w:val="00245EF3"/>
    <w:rsid w:val="00253418"/>
    <w:rsid w:val="00264A13"/>
    <w:rsid w:val="00264E0D"/>
    <w:rsid w:val="00272A15"/>
    <w:rsid w:val="00283671"/>
    <w:rsid w:val="00284290"/>
    <w:rsid w:val="002842C7"/>
    <w:rsid w:val="00284732"/>
    <w:rsid w:val="00290583"/>
    <w:rsid w:val="0029421E"/>
    <w:rsid w:val="002979EE"/>
    <w:rsid w:val="002A2E90"/>
    <w:rsid w:val="002A35C5"/>
    <w:rsid w:val="002B2B44"/>
    <w:rsid w:val="002C122E"/>
    <w:rsid w:val="002C15C9"/>
    <w:rsid w:val="002D2268"/>
    <w:rsid w:val="002D3D2B"/>
    <w:rsid w:val="002D46EC"/>
    <w:rsid w:val="002D6A99"/>
    <w:rsid w:val="002E0049"/>
    <w:rsid w:val="002E4E38"/>
    <w:rsid w:val="002E70ED"/>
    <w:rsid w:val="002E7BEA"/>
    <w:rsid w:val="002F293F"/>
    <w:rsid w:val="002F6EF0"/>
    <w:rsid w:val="00303D27"/>
    <w:rsid w:val="00313102"/>
    <w:rsid w:val="00321920"/>
    <w:rsid w:val="003233A2"/>
    <w:rsid w:val="00332F14"/>
    <w:rsid w:val="003403EA"/>
    <w:rsid w:val="00347927"/>
    <w:rsid w:val="0035341B"/>
    <w:rsid w:val="00370449"/>
    <w:rsid w:val="003815F4"/>
    <w:rsid w:val="00383672"/>
    <w:rsid w:val="00383DAD"/>
    <w:rsid w:val="0038711F"/>
    <w:rsid w:val="00394FE7"/>
    <w:rsid w:val="00395235"/>
    <w:rsid w:val="003970A8"/>
    <w:rsid w:val="003A5946"/>
    <w:rsid w:val="003A76F6"/>
    <w:rsid w:val="003B0F97"/>
    <w:rsid w:val="003B1C73"/>
    <w:rsid w:val="003B2BDC"/>
    <w:rsid w:val="003B5E10"/>
    <w:rsid w:val="003C029F"/>
    <w:rsid w:val="003C0374"/>
    <w:rsid w:val="003C464C"/>
    <w:rsid w:val="003C466C"/>
    <w:rsid w:val="003C617D"/>
    <w:rsid w:val="003D7B2B"/>
    <w:rsid w:val="003E411B"/>
    <w:rsid w:val="003F3665"/>
    <w:rsid w:val="00401C04"/>
    <w:rsid w:val="00412A3F"/>
    <w:rsid w:val="00422FA0"/>
    <w:rsid w:val="00424A3E"/>
    <w:rsid w:val="00431921"/>
    <w:rsid w:val="00437B88"/>
    <w:rsid w:val="00442832"/>
    <w:rsid w:val="00445386"/>
    <w:rsid w:val="00464FEA"/>
    <w:rsid w:val="004673FD"/>
    <w:rsid w:val="00467E94"/>
    <w:rsid w:val="004770F1"/>
    <w:rsid w:val="004810E6"/>
    <w:rsid w:val="0048479E"/>
    <w:rsid w:val="004877CB"/>
    <w:rsid w:val="00490197"/>
    <w:rsid w:val="00495CAD"/>
    <w:rsid w:val="004B29F9"/>
    <w:rsid w:val="004B67D5"/>
    <w:rsid w:val="004C090A"/>
    <w:rsid w:val="004C1FC9"/>
    <w:rsid w:val="004D70A1"/>
    <w:rsid w:val="004F174D"/>
    <w:rsid w:val="004F20B8"/>
    <w:rsid w:val="004F32CC"/>
    <w:rsid w:val="005059D8"/>
    <w:rsid w:val="005077CC"/>
    <w:rsid w:val="005124D4"/>
    <w:rsid w:val="00517B5D"/>
    <w:rsid w:val="005275BD"/>
    <w:rsid w:val="00532843"/>
    <w:rsid w:val="00533FFD"/>
    <w:rsid w:val="00534AD6"/>
    <w:rsid w:val="0053505F"/>
    <w:rsid w:val="00536C88"/>
    <w:rsid w:val="00540A61"/>
    <w:rsid w:val="00541664"/>
    <w:rsid w:val="00545699"/>
    <w:rsid w:val="005465C1"/>
    <w:rsid w:val="00553EF4"/>
    <w:rsid w:val="00562608"/>
    <w:rsid w:val="00564C97"/>
    <w:rsid w:val="005706C1"/>
    <w:rsid w:val="005734CA"/>
    <w:rsid w:val="005779B5"/>
    <w:rsid w:val="00580337"/>
    <w:rsid w:val="005804E9"/>
    <w:rsid w:val="00582C0A"/>
    <w:rsid w:val="00582E87"/>
    <w:rsid w:val="00587342"/>
    <w:rsid w:val="00591DC2"/>
    <w:rsid w:val="00592745"/>
    <w:rsid w:val="005A36C9"/>
    <w:rsid w:val="005A38B9"/>
    <w:rsid w:val="005A46D2"/>
    <w:rsid w:val="005A5D91"/>
    <w:rsid w:val="005A69FD"/>
    <w:rsid w:val="005B7E2D"/>
    <w:rsid w:val="005C46B4"/>
    <w:rsid w:val="005C6A49"/>
    <w:rsid w:val="005C6E19"/>
    <w:rsid w:val="005D5D40"/>
    <w:rsid w:val="005D7720"/>
    <w:rsid w:val="005E37F5"/>
    <w:rsid w:val="005E5675"/>
    <w:rsid w:val="005E5CD0"/>
    <w:rsid w:val="006102BB"/>
    <w:rsid w:val="0061257C"/>
    <w:rsid w:val="0062155F"/>
    <w:rsid w:val="00621A1B"/>
    <w:rsid w:val="00625EE6"/>
    <w:rsid w:val="00627F19"/>
    <w:rsid w:val="006362C8"/>
    <w:rsid w:val="006445BB"/>
    <w:rsid w:val="00647678"/>
    <w:rsid w:val="00661EAA"/>
    <w:rsid w:val="00661FF5"/>
    <w:rsid w:val="006628C7"/>
    <w:rsid w:val="0066522A"/>
    <w:rsid w:val="00671186"/>
    <w:rsid w:val="00676036"/>
    <w:rsid w:val="00677051"/>
    <w:rsid w:val="0068224C"/>
    <w:rsid w:val="006823FF"/>
    <w:rsid w:val="006C1207"/>
    <w:rsid w:val="006C3D69"/>
    <w:rsid w:val="006D784D"/>
    <w:rsid w:val="006D7B40"/>
    <w:rsid w:val="006E0758"/>
    <w:rsid w:val="006E616A"/>
    <w:rsid w:val="006F0FE2"/>
    <w:rsid w:val="006F7D73"/>
    <w:rsid w:val="0070070F"/>
    <w:rsid w:val="007009DA"/>
    <w:rsid w:val="00701BBE"/>
    <w:rsid w:val="00701FEE"/>
    <w:rsid w:val="00703430"/>
    <w:rsid w:val="007040AF"/>
    <w:rsid w:val="00705D41"/>
    <w:rsid w:val="007101A0"/>
    <w:rsid w:val="00710968"/>
    <w:rsid w:val="00713BAC"/>
    <w:rsid w:val="007218B3"/>
    <w:rsid w:val="00726038"/>
    <w:rsid w:val="0073066B"/>
    <w:rsid w:val="00731CCD"/>
    <w:rsid w:val="007342BD"/>
    <w:rsid w:val="00735C20"/>
    <w:rsid w:val="00753CF3"/>
    <w:rsid w:val="00755301"/>
    <w:rsid w:val="0076027B"/>
    <w:rsid w:val="00762F26"/>
    <w:rsid w:val="00763155"/>
    <w:rsid w:val="007633DC"/>
    <w:rsid w:val="00765DA0"/>
    <w:rsid w:val="00766AE1"/>
    <w:rsid w:val="00766D17"/>
    <w:rsid w:val="00767E80"/>
    <w:rsid w:val="00771049"/>
    <w:rsid w:val="007764F8"/>
    <w:rsid w:val="00777796"/>
    <w:rsid w:val="0077781D"/>
    <w:rsid w:val="007818F9"/>
    <w:rsid w:val="007819F9"/>
    <w:rsid w:val="00790A86"/>
    <w:rsid w:val="007913E6"/>
    <w:rsid w:val="00797E25"/>
    <w:rsid w:val="007A3C64"/>
    <w:rsid w:val="007B5A2A"/>
    <w:rsid w:val="007D1317"/>
    <w:rsid w:val="007D6285"/>
    <w:rsid w:val="007E213A"/>
    <w:rsid w:val="007E3C8A"/>
    <w:rsid w:val="007E7399"/>
    <w:rsid w:val="007F6BE6"/>
    <w:rsid w:val="008012F9"/>
    <w:rsid w:val="00802803"/>
    <w:rsid w:val="00803649"/>
    <w:rsid w:val="00803E46"/>
    <w:rsid w:val="00804E9B"/>
    <w:rsid w:val="00807640"/>
    <w:rsid w:val="0081123D"/>
    <w:rsid w:val="008120A5"/>
    <w:rsid w:val="008123D4"/>
    <w:rsid w:val="008171DC"/>
    <w:rsid w:val="008204FD"/>
    <w:rsid w:val="00833095"/>
    <w:rsid w:val="008371A0"/>
    <w:rsid w:val="008373A9"/>
    <w:rsid w:val="008402C1"/>
    <w:rsid w:val="0084187D"/>
    <w:rsid w:val="00841E12"/>
    <w:rsid w:val="00847A98"/>
    <w:rsid w:val="00862CE2"/>
    <w:rsid w:val="00865EA7"/>
    <w:rsid w:val="00867263"/>
    <w:rsid w:val="00867356"/>
    <w:rsid w:val="00873E45"/>
    <w:rsid w:val="00875B05"/>
    <w:rsid w:val="008765B2"/>
    <w:rsid w:val="008767A0"/>
    <w:rsid w:val="0089396F"/>
    <w:rsid w:val="008965BB"/>
    <w:rsid w:val="008A034C"/>
    <w:rsid w:val="008A6C0E"/>
    <w:rsid w:val="008B1F83"/>
    <w:rsid w:val="008B4060"/>
    <w:rsid w:val="008B723F"/>
    <w:rsid w:val="008D18BB"/>
    <w:rsid w:val="008D2C4D"/>
    <w:rsid w:val="008D45BD"/>
    <w:rsid w:val="008F1EDA"/>
    <w:rsid w:val="008F51F0"/>
    <w:rsid w:val="008F67D4"/>
    <w:rsid w:val="0090464A"/>
    <w:rsid w:val="00904907"/>
    <w:rsid w:val="009124FF"/>
    <w:rsid w:val="00916497"/>
    <w:rsid w:val="009209F3"/>
    <w:rsid w:val="009250D5"/>
    <w:rsid w:val="0093136D"/>
    <w:rsid w:val="009314A6"/>
    <w:rsid w:val="0093205B"/>
    <w:rsid w:val="00936295"/>
    <w:rsid w:val="00942A90"/>
    <w:rsid w:val="0094589F"/>
    <w:rsid w:val="00947FDB"/>
    <w:rsid w:val="009538B2"/>
    <w:rsid w:val="00954BD8"/>
    <w:rsid w:val="00964A41"/>
    <w:rsid w:val="00965B7D"/>
    <w:rsid w:val="00967B47"/>
    <w:rsid w:val="00974EFA"/>
    <w:rsid w:val="00980F41"/>
    <w:rsid w:val="00981180"/>
    <w:rsid w:val="00987A8D"/>
    <w:rsid w:val="00992B98"/>
    <w:rsid w:val="009A3C7E"/>
    <w:rsid w:val="009A4753"/>
    <w:rsid w:val="009A565B"/>
    <w:rsid w:val="009A5B60"/>
    <w:rsid w:val="009A6606"/>
    <w:rsid w:val="009B12FA"/>
    <w:rsid w:val="009C0CCE"/>
    <w:rsid w:val="009D0934"/>
    <w:rsid w:val="009D2397"/>
    <w:rsid w:val="009E1182"/>
    <w:rsid w:val="009E3FF9"/>
    <w:rsid w:val="00A061E6"/>
    <w:rsid w:val="00A07043"/>
    <w:rsid w:val="00A14BA8"/>
    <w:rsid w:val="00A2046C"/>
    <w:rsid w:val="00A2385A"/>
    <w:rsid w:val="00A23C45"/>
    <w:rsid w:val="00A305AA"/>
    <w:rsid w:val="00A31F6F"/>
    <w:rsid w:val="00A323EA"/>
    <w:rsid w:val="00A36DD7"/>
    <w:rsid w:val="00A52EE8"/>
    <w:rsid w:val="00A532A3"/>
    <w:rsid w:val="00A63F74"/>
    <w:rsid w:val="00A71981"/>
    <w:rsid w:val="00A73D97"/>
    <w:rsid w:val="00A76C84"/>
    <w:rsid w:val="00A90AAD"/>
    <w:rsid w:val="00A92FF5"/>
    <w:rsid w:val="00AA036D"/>
    <w:rsid w:val="00AA24EB"/>
    <w:rsid w:val="00AA29E4"/>
    <w:rsid w:val="00AA451B"/>
    <w:rsid w:val="00AA5DF8"/>
    <w:rsid w:val="00AA6D2B"/>
    <w:rsid w:val="00AB01FE"/>
    <w:rsid w:val="00AB273E"/>
    <w:rsid w:val="00AC5CF4"/>
    <w:rsid w:val="00AC7B15"/>
    <w:rsid w:val="00AD168F"/>
    <w:rsid w:val="00AD1E35"/>
    <w:rsid w:val="00AD6F89"/>
    <w:rsid w:val="00AE37FE"/>
    <w:rsid w:val="00AE6B1B"/>
    <w:rsid w:val="00AF03DC"/>
    <w:rsid w:val="00AF058D"/>
    <w:rsid w:val="00AF16FB"/>
    <w:rsid w:val="00AF22CE"/>
    <w:rsid w:val="00B01C1A"/>
    <w:rsid w:val="00B02E2A"/>
    <w:rsid w:val="00B033C5"/>
    <w:rsid w:val="00B04FD7"/>
    <w:rsid w:val="00B23297"/>
    <w:rsid w:val="00B2361F"/>
    <w:rsid w:val="00B26D32"/>
    <w:rsid w:val="00B27FA3"/>
    <w:rsid w:val="00B30CBD"/>
    <w:rsid w:val="00B32812"/>
    <w:rsid w:val="00B34858"/>
    <w:rsid w:val="00B353BD"/>
    <w:rsid w:val="00B4135C"/>
    <w:rsid w:val="00B414AF"/>
    <w:rsid w:val="00B56320"/>
    <w:rsid w:val="00B7146C"/>
    <w:rsid w:val="00B7355B"/>
    <w:rsid w:val="00B76F61"/>
    <w:rsid w:val="00B77569"/>
    <w:rsid w:val="00B84C27"/>
    <w:rsid w:val="00B87AFF"/>
    <w:rsid w:val="00B9193B"/>
    <w:rsid w:val="00B93F39"/>
    <w:rsid w:val="00B96B7B"/>
    <w:rsid w:val="00B9739E"/>
    <w:rsid w:val="00BA6EAE"/>
    <w:rsid w:val="00BA7F9E"/>
    <w:rsid w:val="00BB78C3"/>
    <w:rsid w:val="00BB7C75"/>
    <w:rsid w:val="00BC0471"/>
    <w:rsid w:val="00BC1BB0"/>
    <w:rsid w:val="00BC63CD"/>
    <w:rsid w:val="00BD08DD"/>
    <w:rsid w:val="00BD30C9"/>
    <w:rsid w:val="00BD5082"/>
    <w:rsid w:val="00BE02DE"/>
    <w:rsid w:val="00BE1904"/>
    <w:rsid w:val="00BF280B"/>
    <w:rsid w:val="00BF3958"/>
    <w:rsid w:val="00BF4B7D"/>
    <w:rsid w:val="00BF724F"/>
    <w:rsid w:val="00BF76E1"/>
    <w:rsid w:val="00C03AAB"/>
    <w:rsid w:val="00C2114A"/>
    <w:rsid w:val="00C260FE"/>
    <w:rsid w:val="00C312D6"/>
    <w:rsid w:val="00C32283"/>
    <w:rsid w:val="00C341B8"/>
    <w:rsid w:val="00C36E06"/>
    <w:rsid w:val="00C42E6C"/>
    <w:rsid w:val="00C46AAA"/>
    <w:rsid w:val="00C46EAC"/>
    <w:rsid w:val="00C477B7"/>
    <w:rsid w:val="00C540FE"/>
    <w:rsid w:val="00C56CBC"/>
    <w:rsid w:val="00C600BE"/>
    <w:rsid w:val="00C60DBC"/>
    <w:rsid w:val="00C630E6"/>
    <w:rsid w:val="00C64818"/>
    <w:rsid w:val="00C71674"/>
    <w:rsid w:val="00C7499E"/>
    <w:rsid w:val="00C74D67"/>
    <w:rsid w:val="00C80340"/>
    <w:rsid w:val="00C919A1"/>
    <w:rsid w:val="00C91CFA"/>
    <w:rsid w:val="00CA3688"/>
    <w:rsid w:val="00CA7AD2"/>
    <w:rsid w:val="00CB09A4"/>
    <w:rsid w:val="00CB229C"/>
    <w:rsid w:val="00CB4FED"/>
    <w:rsid w:val="00CB678C"/>
    <w:rsid w:val="00CC7654"/>
    <w:rsid w:val="00CD13CD"/>
    <w:rsid w:val="00CE460E"/>
    <w:rsid w:val="00CE53BF"/>
    <w:rsid w:val="00CF015A"/>
    <w:rsid w:val="00CF13A3"/>
    <w:rsid w:val="00CF27A9"/>
    <w:rsid w:val="00D062B8"/>
    <w:rsid w:val="00D11762"/>
    <w:rsid w:val="00D117B0"/>
    <w:rsid w:val="00D14380"/>
    <w:rsid w:val="00D21BB1"/>
    <w:rsid w:val="00D25B84"/>
    <w:rsid w:val="00D35C9F"/>
    <w:rsid w:val="00D360B8"/>
    <w:rsid w:val="00D36A61"/>
    <w:rsid w:val="00D37AE5"/>
    <w:rsid w:val="00D42DE0"/>
    <w:rsid w:val="00D47515"/>
    <w:rsid w:val="00D545D5"/>
    <w:rsid w:val="00D60C04"/>
    <w:rsid w:val="00D61043"/>
    <w:rsid w:val="00D63166"/>
    <w:rsid w:val="00D67D2A"/>
    <w:rsid w:val="00D70432"/>
    <w:rsid w:val="00D7779B"/>
    <w:rsid w:val="00D8524F"/>
    <w:rsid w:val="00DA782C"/>
    <w:rsid w:val="00DB50B1"/>
    <w:rsid w:val="00DB6616"/>
    <w:rsid w:val="00DC1339"/>
    <w:rsid w:val="00DC37AC"/>
    <w:rsid w:val="00DC66A1"/>
    <w:rsid w:val="00DD4177"/>
    <w:rsid w:val="00DD5F12"/>
    <w:rsid w:val="00DE1794"/>
    <w:rsid w:val="00DE240D"/>
    <w:rsid w:val="00DF1434"/>
    <w:rsid w:val="00DF1E9F"/>
    <w:rsid w:val="00E02FC8"/>
    <w:rsid w:val="00E030A4"/>
    <w:rsid w:val="00E10B78"/>
    <w:rsid w:val="00E1371D"/>
    <w:rsid w:val="00E20B5C"/>
    <w:rsid w:val="00E213C7"/>
    <w:rsid w:val="00E21F72"/>
    <w:rsid w:val="00E4231F"/>
    <w:rsid w:val="00E53DAA"/>
    <w:rsid w:val="00E55F42"/>
    <w:rsid w:val="00E63A98"/>
    <w:rsid w:val="00E63FE1"/>
    <w:rsid w:val="00E655C8"/>
    <w:rsid w:val="00E66A5B"/>
    <w:rsid w:val="00E673FA"/>
    <w:rsid w:val="00E674C4"/>
    <w:rsid w:val="00E82D0F"/>
    <w:rsid w:val="00E83630"/>
    <w:rsid w:val="00E92881"/>
    <w:rsid w:val="00EA0BBC"/>
    <w:rsid w:val="00EA17FB"/>
    <w:rsid w:val="00EA46DE"/>
    <w:rsid w:val="00EA5709"/>
    <w:rsid w:val="00EA6B49"/>
    <w:rsid w:val="00EB06C3"/>
    <w:rsid w:val="00EB27D2"/>
    <w:rsid w:val="00EB5C38"/>
    <w:rsid w:val="00EB5CCF"/>
    <w:rsid w:val="00EC2112"/>
    <w:rsid w:val="00EC67AB"/>
    <w:rsid w:val="00ED3210"/>
    <w:rsid w:val="00ED6A8F"/>
    <w:rsid w:val="00EE091E"/>
    <w:rsid w:val="00EE0D0C"/>
    <w:rsid w:val="00EE20AB"/>
    <w:rsid w:val="00EF2731"/>
    <w:rsid w:val="00EF300C"/>
    <w:rsid w:val="00F01B9D"/>
    <w:rsid w:val="00F04B57"/>
    <w:rsid w:val="00F05C68"/>
    <w:rsid w:val="00F05C69"/>
    <w:rsid w:val="00F16C88"/>
    <w:rsid w:val="00F21F4B"/>
    <w:rsid w:val="00F23976"/>
    <w:rsid w:val="00F27271"/>
    <w:rsid w:val="00F358E2"/>
    <w:rsid w:val="00F36D75"/>
    <w:rsid w:val="00F377A9"/>
    <w:rsid w:val="00F40547"/>
    <w:rsid w:val="00F416C7"/>
    <w:rsid w:val="00F42A91"/>
    <w:rsid w:val="00F52DE5"/>
    <w:rsid w:val="00F60357"/>
    <w:rsid w:val="00F615DB"/>
    <w:rsid w:val="00F651F7"/>
    <w:rsid w:val="00F705C8"/>
    <w:rsid w:val="00F71E19"/>
    <w:rsid w:val="00F72133"/>
    <w:rsid w:val="00F750A2"/>
    <w:rsid w:val="00F86340"/>
    <w:rsid w:val="00F90254"/>
    <w:rsid w:val="00F91166"/>
    <w:rsid w:val="00F94410"/>
    <w:rsid w:val="00F958B1"/>
    <w:rsid w:val="00FA14E8"/>
    <w:rsid w:val="00FA5AF2"/>
    <w:rsid w:val="00FA70FB"/>
    <w:rsid w:val="00FA7D76"/>
    <w:rsid w:val="00FB165D"/>
    <w:rsid w:val="00FB16E7"/>
    <w:rsid w:val="00FB1EE2"/>
    <w:rsid w:val="00FB4B09"/>
    <w:rsid w:val="00FB5A08"/>
    <w:rsid w:val="00FC2A84"/>
    <w:rsid w:val="00FC3508"/>
    <w:rsid w:val="00FC47D5"/>
    <w:rsid w:val="00FC5AB4"/>
    <w:rsid w:val="00FC688A"/>
    <w:rsid w:val="00FD0214"/>
    <w:rsid w:val="00FD15A4"/>
    <w:rsid w:val="00FE0529"/>
    <w:rsid w:val="00FE1C15"/>
    <w:rsid w:val="00FE4E14"/>
    <w:rsid w:val="00FF0C82"/>
    <w:rsid w:val="00FF0FF3"/>
    <w:rsid w:val="00FF170D"/>
    <w:rsid w:val="00FF43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0D4FCA"/>
  <w15:chartTrackingRefBased/>
  <w15:docId w15:val="{AD5D7F64-265E-4C82-AABA-16C0785F4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F19"/>
  </w:style>
  <w:style w:type="paragraph" w:styleId="Heading1">
    <w:name w:val="heading 1"/>
    <w:basedOn w:val="Normal"/>
    <w:next w:val="Normal"/>
    <w:link w:val="Heading1Char"/>
    <w:uiPriority w:val="9"/>
    <w:qFormat/>
    <w:rsid w:val="00C46AAA"/>
    <w:pPr>
      <w:keepNext/>
      <w:keepLines/>
      <w:spacing w:before="240" w:after="0"/>
      <w:outlineLvl w:val="0"/>
    </w:pPr>
    <w:rPr>
      <w:rFonts w:ascii="Times New Roman" w:eastAsiaTheme="majorEastAsia" w:hAnsi="Times New Roman" w:cstheme="majorBidi"/>
      <w:b/>
      <w:sz w:val="48"/>
      <w:szCs w:val="32"/>
    </w:rPr>
  </w:style>
  <w:style w:type="paragraph" w:styleId="Heading2">
    <w:name w:val="heading 2"/>
    <w:basedOn w:val="Normal"/>
    <w:next w:val="Normal"/>
    <w:link w:val="Heading2Char"/>
    <w:uiPriority w:val="9"/>
    <w:unhideWhenUsed/>
    <w:qFormat/>
    <w:rsid w:val="007F6BE6"/>
    <w:pPr>
      <w:spacing w:before="100" w:beforeAutospacing="1" w:after="100" w:afterAutospacing="1" w:line="240" w:lineRule="auto"/>
      <w:outlineLvl w:val="1"/>
    </w:pPr>
    <w:rPr>
      <w:rFonts w:ascii="Times New Roman" w:eastAsia="Times New Roman" w:hAnsi="Times New Roman" w:cs="Times New Roman"/>
      <w:b/>
      <w:bCs/>
      <w:sz w:val="28"/>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6AAA"/>
    <w:rPr>
      <w:rFonts w:ascii="Times New Roman" w:eastAsiaTheme="majorEastAsia" w:hAnsi="Times New Roman" w:cstheme="majorBidi"/>
      <w:b/>
      <w:sz w:val="48"/>
      <w:szCs w:val="32"/>
    </w:rPr>
  </w:style>
  <w:style w:type="table" w:styleId="TableGrid">
    <w:name w:val="Table Grid"/>
    <w:basedOn w:val="TableNormal"/>
    <w:uiPriority w:val="39"/>
    <w:rsid w:val="00932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320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3205B"/>
  </w:style>
  <w:style w:type="paragraph" w:styleId="Footer">
    <w:name w:val="footer"/>
    <w:basedOn w:val="Normal"/>
    <w:link w:val="FooterChar"/>
    <w:uiPriority w:val="99"/>
    <w:unhideWhenUsed/>
    <w:rsid w:val="009320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3205B"/>
  </w:style>
  <w:style w:type="paragraph" w:styleId="BalloonText">
    <w:name w:val="Balloon Text"/>
    <w:basedOn w:val="Normal"/>
    <w:link w:val="BalloonTextChar"/>
    <w:uiPriority w:val="99"/>
    <w:semiHidden/>
    <w:unhideWhenUsed/>
    <w:rsid w:val="000313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3B6"/>
    <w:rPr>
      <w:rFonts w:ascii="Segoe UI" w:hAnsi="Segoe UI" w:cs="Segoe UI"/>
      <w:sz w:val="18"/>
      <w:szCs w:val="18"/>
    </w:rPr>
  </w:style>
  <w:style w:type="paragraph" w:styleId="ListParagraph">
    <w:name w:val="List Paragraph"/>
    <w:basedOn w:val="Normal"/>
    <w:uiPriority w:val="34"/>
    <w:qFormat/>
    <w:rsid w:val="00026E81"/>
    <w:pPr>
      <w:ind w:left="720"/>
      <w:contextualSpacing/>
    </w:pPr>
  </w:style>
  <w:style w:type="paragraph" w:styleId="Revision">
    <w:name w:val="Revision"/>
    <w:hidden/>
    <w:uiPriority w:val="99"/>
    <w:semiHidden/>
    <w:rsid w:val="00FC3508"/>
    <w:pPr>
      <w:spacing w:after="0" w:line="240" w:lineRule="auto"/>
    </w:pPr>
  </w:style>
  <w:style w:type="character" w:styleId="Hyperlink">
    <w:name w:val="Hyperlink"/>
    <w:basedOn w:val="DefaultParagraphFont"/>
    <w:uiPriority w:val="99"/>
    <w:unhideWhenUsed/>
    <w:rsid w:val="005D5D40"/>
    <w:rPr>
      <w:color w:val="0563C1" w:themeColor="hyperlink"/>
      <w:u w:val="single"/>
    </w:rPr>
  </w:style>
  <w:style w:type="character" w:customStyle="1" w:styleId="UnresolvedMention1">
    <w:name w:val="Unresolved Mention1"/>
    <w:basedOn w:val="DefaultParagraphFont"/>
    <w:uiPriority w:val="99"/>
    <w:semiHidden/>
    <w:unhideWhenUsed/>
    <w:rsid w:val="005D5D40"/>
    <w:rPr>
      <w:color w:val="605E5C"/>
      <w:shd w:val="clear" w:color="auto" w:fill="E1DFDD"/>
    </w:rPr>
  </w:style>
  <w:style w:type="character" w:styleId="CommentReference">
    <w:name w:val="annotation reference"/>
    <w:basedOn w:val="DefaultParagraphFont"/>
    <w:uiPriority w:val="99"/>
    <w:semiHidden/>
    <w:unhideWhenUsed/>
    <w:rsid w:val="00904907"/>
    <w:rPr>
      <w:sz w:val="16"/>
      <w:szCs w:val="16"/>
    </w:rPr>
  </w:style>
  <w:style w:type="paragraph" w:styleId="CommentText">
    <w:name w:val="annotation text"/>
    <w:basedOn w:val="Normal"/>
    <w:link w:val="CommentTextChar"/>
    <w:uiPriority w:val="99"/>
    <w:unhideWhenUsed/>
    <w:rsid w:val="00904907"/>
    <w:pPr>
      <w:spacing w:line="240" w:lineRule="auto"/>
    </w:pPr>
    <w:rPr>
      <w:sz w:val="20"/>
      <w:szCs w:val="20"/>
    </w:rPr>
  </w:style>
  <w:style w:type="character" w:customStyle="1" w:styleId="CommentTextChar">
    <w:name w:val="Comment Text Char"/>
    <w:basedOn w:val="DefaultParagraphFont"/>
    <w:link w:val="CommentText"/>
    <w:uiPriority w:val="99"/>
    <w:rsid w:val="00904907"/>
    <w:rPr>
      <w:sz w:val="20"/>
      <w:szCs w:val="20"/>
    </w:rPr>
  </w:style>
  <w:style w:type="paragraph" w:styleId="CommentSubject">
    <w:name w:val="annotation subject"/>
    <w:basedOn w:val="CommentText"/>
    <w:next w:val="CommentText"/>
    <w:link w:val="CommentSubjectChar"/>
    <w:uiPriority w:val="99"/>
    <w:semiHidden/>
    <w:unhideWhenUsed/>
    <w:rsid w:val="00904907"/>
    <w:rPr>
      <w:b/>
      <w:bCs/>
    </w:rPr>
  </w:style>
  <w:style w:type="character" w:customStyle="1" w:styleId="CommentSubjectChar">
    <w:name w:val="Comment Subject Char"/>
    <w:basedOn w:val="CommentTextChar"/>
    <w:link w:val="CommentSubject"/>
    <w:uiPriority w:val="99"/>
    <w:semiHidden/>
    <w:rsid w:val="00904907"/>
    <w:rPr>
      <w:b/>
      <w:bCs/>
      <w:sz w:val="20"/>
      <w:szCs w:val="20"/>
    </w:rPr>
  </w:style>
  <w:style w:type="character" w:styleId="FollowedHyperlink">
    <w:name w:val="FollowedHyperlink"/>
    <w:basedOn w:val="DefaultParagraphFont"/>
    <w:uiPriority w:val="99"/>
    <w:semiHidden/>
    <w:unhideWhenUsed/>
    <w:rsid w:val="00FF0C82"/>
    <w:rPr>
      <w:color w:val="954F72" w:themeColor="followedHyperlink"/>
      <w:u w:val="single"/>
    </w:rPr>
  </w:style>
  <w:style w:type="character" w:styleId="UnresolvedMention">
    <w:name w:val="Unresolved Mention"/>
    <w:basedOn w:val="DefaultParagraphFont"/>
    <w:uiPriority w:val="99"/>
    <w:semiHidden/>
    <w:unhideWhenUsed/>
    <w:rsid w:val="00FF0C82"/>
    <w:rPr>
      <w:color w:val="605E5C"/>
      <w:shd w:val="clear" w:color="auto" w:fill="E1DFDD"/>
    </w:rPr>
  </w:style>
  <w:style w:type="character" w:customStyle="1" w:styleId="Heading2Char">
    <w:name w:val="Heading 2 Char"/>
    <w:basedOn w:val="DefaultParagraphFont"/>
    <w:link w:val="Heading2"/>
    <w:uiPriority w:val="9"/>
    <w:rsid w:val="007F6BE6"/>
    <w:rPr>
      <w:rFonts w:ascii="Times New Roman" w:eastAsia="Times New Roman" w:hAnsi="Times New Roman" w:cs="Times New Roman"/>
      <w:b/>
      <w:bCs/>
      <w:sz w:val="28"/>
      <w:szCs w:val="36"/>
    </w:rPr>
  </w:style>
  <w:style w:type="paragraph" w:styleId="TOCHeading">
    <w:name w:val="TOC Heading"/>
    <w:basedOn w:val="Heading1"/>
    <w:next w:val="Normal"/>
    <w:uiPriority w:val="39"/>
    <w:unhideWhenUsed/>
    <w:qFormat/>
    <w:rsid w:val="007F6BE6"/>
    <w:pPr>
      <w:outlineLvl w:val="9"/>
    </w:pPr>
    <w:rPr>
      <w:rFonts w:asciiTheme="majorHAnsi" w:hAnsiTheme="majorHAnsi"/>
      <w:b w:val="0"/>
      <w:color w:val="2F5496" w:themeColor="accent1" w:themeShade="BF"/>
      <w:sz w:val="32"/>
    </w:rPr>
  </w:style>
  <w:style w:type="paragraph" w:styleId="TOC1">
    <w:name w:val="toc 1"/>
    <w:basedOn w:val="Normal"/>
    <w:next w:val="Normal"/>
    <w:autoRedefine/>
    <w:uiPriority w:val="39"/>
    <w:unhideWhenUsed/>
    <w:rsid w:val="007F6BE6"/>
    <w:pPr>
      <w:spacing w:after="100"/>
    </w:pPr>
  </w:style>
  <w:style w:type="paragraph" w:styleId="TOC2">
    <w:name w:val="toc 2"/>
    <w:basedOn w:val="Normal"/>
    <w:next w:val="Normal"/>
    <w:autoRedefine/>
    <w:uiPriority w:val="39"/>
    <w:unhideWhenUsed/>
    <w:rsid w:val="007F6BE6"/>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8387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teresource.org/career-clusters/arts-av-technology-communications/game-design-and-developmen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doe.virginia.gov/programs-services/school-operations-support-services/safety-crisis-management/internet-safet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Shared%20drives\Canvas%20Migration%20Files\XXXX%20XXXX%20Standards%20Correla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84C868C9-71A0-4C8B-ABD4-E6CBBD4C7E23}">
  <ds:schemaRefs>
    <ds:schemaRef ds:uri="http://schemas.openxmlformats.org/officeDocument/2006/bibliography"/>
  </ds:schemaRefs>
</ds:datastoreItem>
</file>

<file path=docMetadata/LabelInfo.xml><?xml version="1.0" encoding="utf-8"?>
<clbl:labelList xmlns:clbl="http://schemas.microsoft.com/office/2020/mipLabelMetadata">
  <clbl:label id="{620ae5a9-4ec1-4fa0-8641-5d9f386c7309}" enabled="0" method="" siteId="{620ae5a9-4ec1-4fa0-8641-5d9f386c7309}" removed="1"/>
</clbl:labelList>
</file>

<file path=docProps/app.xml><?xml version="1.0" encoding="utf-8"?>
<Properties xmlns="http://schemas.openxmlformats.org/officeDocument/2006/extended-properties" xmlns:vt="http://schemas.openxmlformats.org/officeDocument/2006/docPropsVTypes">
  <Template>XXXX XXXX Standards Correlations</Template>
  <TotalTime>6</TotalTime>
  <Pages>41</Pages>
  <Words>10238</Words>
  <Characters>58359</Characters>
  <Application>Microsoft Office Word</Application>
  <DocSecurity>0</DocSecurity>
  <Lines>486</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dc:creator>
  <cp:keywords/>
  <dc:description/>
  <cp:lastModifiedBy>Averill P. Byrd (apbyrd)</cp:lastModifiedBy>
  <cp:revision>2</cp:revision>
  <dcterms:created xsi:type="dcterms:W3CDTF">2026-04-28T18:07:00Z</dcterms:created>
  <dcterms:modified xsi:type="dcterms:W3CDTF">2026-04-28T18:07:00Z</dcterms:modified>
</cp:coreProperties>
</file>